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A741CA6" w14:textId="582701EC" w:rsidR="00D01B51" w:rsidRDefault="00A701B4" w:rsidP="00A701B4">
      <w:pPr>
        <w:spacing w:after="0" w:line="240" w:lineRule="auto"/>
        <w:rPr>
          <w:rFonts w:eastAsia="Times New Roman" w:cs="Calibri"/>
          <w:color w:val="FFFFFF" w:themeColor="background1"/>
          <w:sz w:val="20"/>
          <w:szCs w:val="20"/>
        </w:rPr>
      </w:pPr>
      <w:r>
        <w:rPr>
          <w:rFonts w:eastAsia="Times New Roman" w:cs="Calibri"/>
          <w:color w:val="FFFFFF" w:themeColor="background1"/>
          <w:sz w:val="20"/>
          <w:szCs w:val="20"/>
        </w:rPr>
        <w:t>LL</w:t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</w:p>
    <w:p w14:paraId="3594A0CC" w14:textId="667C9657" w:rsidR="007D31A8" w:rsidRDefault="00A701B4" w:rsidP="00A701B4">
      <w:pPr>
        <w:spacing w:after="0" w:line="240" w:lineRule="auto"/>
        <w:rPr>
          <w:rFonts w:asciiTheme="minorHAnsi" w:eastAsia="Times New Roman" w:hAnsiTheme="minorHAnsi" w:cstheme="minorHAnsi"/>
          <w:color w:val="FFFFFF" w:themeColor="background1"/>
        </w:rPr>
      </w:pP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 w:rsidRPr="00D51ABA">
        <w:rPr>
          <w:rFonts w:asciiTheme="minorHAnsi" w:eastAsia="Times New Roman" w:hAnsiTheme="minorHAnsi" w:cstheme="minorHAnsi"/>
          <w:color w:val="FFFFFF" w:themeColor="background1"/>
        </w:rPr>
        <w:tab/>
      </w:r>
    </w:p>
    <w:p w14:paraId="15F00EDE" w14:textId="18B61D40" w:rsidR="007D31A8" w:rsidRDefault="006F6450" w:rsidP="00A701B4">
      <w:pPr>
        <w:spacing w:after="0" w:line="240" w:lineRule="auto"/>
        <w:rPr>
          <w:rFonts w:asciiTheme="minorHAnsi" w:eastAsia="Times New Roman" w:hAnsiTheme="minorHAnsi" w:cstheme="minorHAnsi"/>
          <w:color w:val="FFFFFF" w:themeColor="background1"/>
        </w:rPr>
      </w:pPr>
      <w:r>
        <w:rPr>
          <w:rFonts w:asciiTheme="minorHAnsi" w:eastAsia="Times New Roman" w:hAnsiTheme="minorHAnsi" w:cstheme="minorHAnsi"/>
          <w:color w:val="FFFFFF" w:themeColor="background1"/>
        </w:rPr>
        <w:t>Z</w:t>
      </w:r>
    </w:p>
    <w:p w14:paraId="137BD045" w14:textId="21E98069" w:rsidR="00A701B4" w:rsidRPr="00D01B51" w:rsidRDefault="00A701B4" w:rsidP="007D31A8">
      <w:pPr>
        <w:spacing w:after="0" w:line="240" w:lineRule="auto"/>
        <w:ind w:left="5672" w:firstLine="709"/>
        <w:rPr>
          <w:rFonts w:eastAsia="Times New Roman" w:cs="Calibri"/>
          <w:color w:val="FFFFFF" w:themeColor="background1"/>
          <w:sz w:val="20"/>
          <w:szCs w:val="20"/>
        </w:rPr>
      </w:pPr>
      <w:r w:rsidRPr="00D51ABA">
        <w:rPr>
          <w:rFonts w:asciiTheme="minorHAnsi" w:eastAsiaTheme="minorHAnsi" w:hAnsiTheme="minorHAnsi" w:cstheme="minorHAnsi"/>
          <w:bCs/>
          <w:sz w:val="24"/>
          <w:szCs w:val="24"/>
        </w:rPr>
        <w:t>Leszno, dnia ……..…</w:t>
      </w:r>
      <w:r w:rsidR="00D51ABA">
        <w:rPr>
          <w:rFonts w:asciiTheme="minorHAnsi" w:eastAsiaTheme="minorHAnsi" w:hAnsiTheme="minorHAnsi" w:cstheme="minorHAnsi"/>
          <w:bCs/>
          <w:sz w:val="24"/>
          <w:szCs w:val="24"/>
        </w:rPr>
        <w:t>…….</w:t>
      </w:r>
      <w:r w:rsidRPr="00D51ABA">
        <w:rPr>
          <w:rFonts w:asciiTheme="minorHAnsi" w:eastAsiaTheme="minorHAnsi" w:hAnsiTheme="minorHAnsi" w:cstheme="minorHAnsi"/>
          <w:bCs/>
          <w:sz w:val="24"/>
          <w:szCs w:val="24"/>
        </w:rPr>
        <w:t>…………….</w:t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</w:r>
      <w:r>
        <w:rPr>
          <w:rFonts w:eastAsia="Times New Roman" w:cs="Calibri"/>
          <w:color w:val="FFFFFF" w:themeColor="background1"/>
          <w:sz w:val="20"/>
          <w:szCs w:val="20"/>
        </w:rPr>
        <w:tab/>
        <w:t>Leszno, dnia</w:t>
      </w:r>
    </w:p>
    <w:p w14:paraId="66828802" w14:textId="27F84E44" w:rsidR="007D31A8" w:rsidRDefault="007D31A8" w:rsidP="00D01B51">
      <w:pPr>
        <w:pBdr>
          <w:bottom w:val="single" w:sz="4" w:space="1" w:color="auto"/>
        </w:pBdr>
        <w:spacing w:after="0"/>
        <w:jc w:val="center"/>
        <w:rPr>
          <w:rFonts w:eastAsia="Times New Roman" w:cs="Calibri"/>
          <w:b/>
          <w:bCs/>
          <w:caps/>
          <w:sz w:val="24"/>
          <w:szCs w:val="24"/>
        </w:rPr>
      </w:pPr>
    </w:p>
    <w:p w14:paraId="7BDF547A" w14:textId="77777777" w:rsidR="00031316" w:rsidRDefault="00031316" w:rsidP="00D01B51">
      <w:pPr>
        <w:pBdr>
          <w:bottom w:val="single" w:sz="4" w:space="1" w:color="auto"/>
        </w:pBdr>
        <w:spacing w:after="0"/>
        <w:jc w:val="center"/>
        <w:rPr>
          <w:rFonts w:eastAsia="Times New Roman" w:cs="Calibri"/>
          <w:b/>
          <w:bCs/>
          <w:caps/>
          <w:sz w:val="24"/>
          <w:szCs w:val="24"/>
        </w:rPr>
      </w:pPr>
    </w:p>
    <w:p w14:paraId="0FF190E1" w14:textId="7298AF1B" w:rsidR="00D01B51" w:rsidRPr="00D51ABA" w:rsidRDefault="00D01B51" w:rsidP="00D01B51">
      <w:pPr>
        <w:pBdr>
          <w:bottom w:val="single" w:sz="4" w:space="1" w:color="auto"/>
        </w:pBdr>
        <w:spacing w:after="0"/>
        <w:jc w:val="center"/>
        <w:rPr>
          <w:rFonts w:eastAsia="Times New Roman" w:cs="Calibri"/>
          <w:b/>
          <w:bCs/>
          <w:caps/>
          <w:sz w:val="24"/>
          <w:szCs w:val="24"/>
        </w:rPr>
      </w:pPr>
      <w:r w:rsidRPr="00D51ABA">
        <w:rPr>
          <w:rFonts w:eastAsia="Times New Roman" w:cs="Calibri"/>
          <w:b/>
          <w:bCs/>
          <w:caps/>
          <w:sz w:val="24"/>
          <w:szCs w:val="24"/>
        </w:rPr>
        <w:t>Wniosek</w:t>
      </w:r>
    </w:p>
    <w:p w14:paraId="06EC8BCD" w14:textId="77777777" w:rsidR="00D51ABA" w:rsidRPr="00D51ABA" w:rsidRDefault="002F780A" w:rsidP="00D01B51">
      <w:pPr>
        <w:pBdr>
          <w:bottom w:val="single" w:sz="4" w:space="1" w:color="auto"/>
        </w:pBdr>
        <w:spacing w:after="0"/>
        <w:jc w:val="center"/>
        <w:rPr>
          <w:rFonts w:asciiTheme="minorHAnsi" w:eastAsiaTheme="minorHAnsi" w:hAnsiTheme="minorHAnsi" w:cstheme="minorBidi"/>
          <w:b/>
          <w:bCs/>
          <w:sz w:val="24"/>
          <w:szCs w:val="24"/>
        </w:rPr>
      </w:pPr>
      <w:r w:rsidRPr="00D51ABA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O PRZYZNANIE REFUNDACJI </w:t>
      </w:r>
      <w:r w:rsidR="00D51ABA" w:rsidRPr="00D51ABA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CZĘŚCI KOSZTÓW PONIESIONYCH NA </w:t>
      </w:r>
      <w:r w:rsidRPr="00D51ABA">
        <w:rPr>
          <w:rFonts w:asciiTheme="minorHAnsi" w:eastAsiaTheme="minorHAnsi" w:hAnsiTheme="minorHAnsi" w:cstheme="minorBidi"/>
          <w:b/>
          <w:bCs/>
          <w:sz w:val="24"/>
          <w:szCs w:val="24"/>
        </w:rPr>
        <w:t>WYNAGRODZENI</w:t>
      </w:r>
      <w:r w:rsidR="00D51ABA" w:rsidRPr="00D51ABA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E </w:t>
      </w:r>
    </w:p>
    <w:p w14:paraId="1ED4ECA0" w14:textId="77777777" w:rsidR="00AA63FA" w:rsidRDefault="00D51ABA" w:rsidP="00D01B51">
      <w:pPr>
        <w:pBdr>
          <w:bottom w:val="single" w:sz="4" w:space="1" w:color="auto"/>
        </w:pBdr>
        <w:spacing w:after="0"/>
        <w:jc w:val="center"/>
        <w:rPr>
          <w:rFonts w:asciiTheme="minorHAnsi" w:eastAsiaTheme="minorHAnsi" w:hAnsiTheme="minorHAnsi" w:cstheme="minorBidi"/>
          <w:b/>
          <w:bCs/>
          <w:sz w:val="24"/>
          <w:szCs w:val="24"/>
        </w:rPr>
      </w:pPr>
      <w:r w:rsidRPr="00D51ABA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I SKŁADKI NA UBEZPIECZENIA SPOŁECZNE </w:t>
      </w:r>
      <w:r w:rsidR="00AA63FA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ZA ZATRUDNIONĄ OSOBĘ </w:t>
      </w:r>
    </w:p>
    <w:p w14:paraId="414FC8DA" w14:textId="4CCEB746" w:rsidR="00D01B51" w:rsidRPr="00D51ABA" w:rsidRDefault="00D04987" w:rsidP="00D01B51">
      <w:pPr>
        <w:pBdr>
          <w:bottom w:val="single" w:sz="4" w:space="1" w:color="auto"/>
        </w:pBdr>
        <w:spacing w:after="0"/>
        <w:jc w:val="center"/>
        <w:rPr>
          <w:rFonts w:asciiTheme="minorHAnsi" w:eastAsiaTheme="minorHAnsi" w:hAnsiTheme="minorHAnsi" w:cstheme="minorBidi"/>
          <w:b/>
          <w:bCs/>
          <w:sz w:val="24"/>
          <w:szCs w:val="24"/>
        </w:rPr>
      </w:pPr>
      <w:r>
        <w:rPr>
          <w:rFonts w:asciiTheme="minorHAnsi" w:eastAsiaTheme="minorHAnsi" w:hAnsiTheme="minorHAnsi" w:cstheme="minorBidi"/>
          <w:b/>
          <w:bCs/>
          <w:sz w:val="24"/>
          <w:szCs w:val="24"/>
        </w:rPr>
        <w:t>DŁUGOTRWALE BEZROBOTNĄ</w:t>
      </w:r>
      <w:r w:rsidR="00AA63FA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 LUB KOBIETĘ POWRACAJĄCĄ NA RYNEK PRACY</w:t>
      </w:r>
    </w:p>
    <w:p w14:paraId="2CD9271E" w14:textId="77777777" w:rsidR="00D01B51" w:rsidRPr="00D51ABA" w:rsidRDefault="00D01B51" w:rsidP="00D01B51">
      <w:pPr>
        <w:pBdr>
          <w:bottom w:val="single" w:sz="4" w:space="1" w:color="auto"/>
        </w:pBdr>
        <w:spacing w:after="0"/>
        <w:jc w:val="center"/>
        <w:rPr>
          <w:rFonts w:asciiTheme="minorHAnsi" w:eastAsiaTheme="minorHAnsi" w:hAnsiTheme="minorHAnsi" w:cstheme="minorBidi"/>
        </w:rPr>
      </w:pPr>
      <w:r w:rsidRPr="00D51ABA">
        <w:rPr>
          <w:rFonts w:asciiTheme="minorHAnsi" w:eastAsiaTheme="minorHAnsi" w:hAnsiTheme="minorHAnsi" w:cstheme="minorBidi"/>
          <w:b/>
          <w:bCs/>
          <w:sz w:val="24"/>
          <w:szCs w:val="24"/>
        </w:rPr>
        <w:t>w ramach projektu pilotażowego pn. ”Od bierności do aktywności”</w:t>
      </w:r>
      <w:r w:rsidRPr="00D51ABA">
        <w:rPr>
          <w:rFonts w:asciiTheme="minorHAnsi" w:eastAsiaTheme="minorHAnsi" w:hAnsiTheme="minorHAnsi" w:cstheme="minorBidi"/>
          <w:bCs/>
          <w:sz w:val="24"/>
          <w:szCs w:val="24"/>
        </w:rPr>
        <w:t xml:space="preserve"> </w:t>
      </w:r>
      <w:r w:rsidRPr="00D01B51">
        <w:rPr>
          <w:rFonts w:asciiTheme="minorHAnsi" w:eastAsiaTheme="minorHAnsi" w:hAnsiTheme="minorHAnsi" w:cstheme="minorBidi"/>
          <w:bCs/>
        </w:rPr>
        <w:br/>
      </w:r>
      <w:r w:rsidRPr="00D51ABA">
        <w:rPr>
          <w:rFonts w:asciiTheme="minorHAnsi" w:eastAsiaTheme="minorHAnsi" w:hAnsiTheme="minorHAnsi" w:cstheme="minorBidi"/>
        </w:rPr>
        <w:t xml:space="preserve">- realizowanego ze środków Funduszu Pracy w ramach naboru na realizację projektu </w:t>
      </w:r>
    </w:p>
    <w:p w14:paraId="21BE6E29" w14:textId="77777777" w:rsidR="00D01B51" w:rsidRPr="00D51ABA" w:rsidRDefault="00D01B51" w:rsidP="00D01B51">
      <w:pPr>
        <w:pBdr>
          <w:bottom w:val="single" w:sz="4" w:space="1" w:color="auto"/>
        </w:pBdr>
        <w:spacing w:after="0"/>
        <w:jc w:val="center"/>
        <w:rPr>
          <w:rFonts w:asciiTheme="minorHAnsi" w:eastAsiaTheme="minorHAnsi" w:hAnsiTheme="minorHAnsi" w:cstheme="minorBidi"/>
        </w:rPr>
      </w:pPr>
      <w:r w:rsidRPr="00D51ABA">
        <w:rPr>
          <w:rFonts w:asciiTheme="minorHAnsi" w:eastAsiaTheme="minorHAnsi" w:hAnsiTheme="minorHAnsi" w:cstheme="minorBidi"/>
        </w:rPr>
        <w:t>pn. „Stabilna praca</w:t>
      </w:r>
      <w:r w:rsidR="001C4B77" w:rsidRPr="00D51ABA">
        <w:rPr>
          <w:rFonts w:asciiTheme="minorHAnsi" w:eastAsiaTheme="minorHAnsi" w:hAnsiTheme="minorHAnsi" w:cstheme="minorBidi"/>
        </w:rPr>
        <w:t xml:space="preserve"> </w:t>
      </w:r>
      <w:r w:rsidRPr="00D51ABA">
        <w:rPr>
          <w:rFonts w:asciiTheme="minorHAnsi" w:eastAsiaTheme="minorHAnsi" w:hAnsiTheme="minorHAnsi" w:cstheme="minorBidi"/>
        </w:rPr>
        <w:t>- silna rodzina”</w:t>
      </w:r>
    </w:p>
    <w:p w14:paraId="2194E094" w14:textId="77777777" w:rsidR="00D01B51" w:rsidRDefault="00D01B51" w:rsidP="00D01B51">
      <w:pPr>
        <w:pBdr>
          <w:bottom w:val="single" w:sz="4" w:space="1" w:color="auto"/>
        </w:pBdr>
        <w:spacing w:after="0"/>
        <w:jc w:val="center"/>
        <w:rPr>
          <w:rFonts w:eastAsia="Times New Roman" w:cs="Calibri"/>
          <w:b/>
          <w:bCs/>
          <w:caps/>
        </w:rPr>
      </w:pPr>
    </w:p>
    <w:p w14:paraId="677864C1" w14:textId="1701477F" w:rsidR="00732474" w:rsidRDefault="00732474" w:rsidP="00D01B51">
      <w:pPr>
        <w:pBdr>
          <w:bottom w:val="single" w:sz="4" w:space="1" w:color="auto"/>
        </w:pBdr>
        <w:spacing w:after="0"/>
        <w:jc w:val="center"/>
        <w:rPr>
          <w:rFonts w:eastAsia="Times New Roman" w:cs="Calibri"/>
          <w:b/>
          <w:bCs/>
          <w:caps/>
        </w:rPr>
      </w:pPr>
    </w:p>
    <w:p w14:paraId="272094C7" w14:textId="77777777" w:rsidR="00031316" w:rsidRPr="00D01B51" w:rsidRDefault="00031316" w:rsidP="00D01B51">
      <w:pPr>
        <w:pBdr>
          <w:bottom w:val="single" w:sz="4" w:space="1" w:color="auto"/>
        </w:pBdr>
        <w:spacing w:after="0"/>
        <w:jc w:val="center"/>
        <w:rPr>
          <w:rFonts w:eastAsia="Times New Roman" w:cs="Calibri"/>
          <w:b/>
          <w:bCs/>
          <w:caps/>
        </w:rPr>
      </w:pPr>
    </w:p>
    <w:tbl>
      <w:tblPr>
        <w:tblStyle w:val="Tabela-Siatka1"/>
        <w:tblW w:w="10050" w:type="dxa"/>
        <w:shd w:val="pct15" w:color="auto" w:fill="auto"/>
        <w:tblLayout w:type="fixed"/>
        <w:tblLook w:val="04A0" w:firstRow="1" w:lastRow="0" w:firstColumn="1" w:lastColumn="0" w:noHBand="0" w:noVBand="1"/>
      </w:tblPr>
      <w:tblGrid>
        <w:gridCol w:w="3510"/>
        <w:gridCol w:w="6540"/>
      </w:tblGrid>
      <w:tr w:rsidR="00D01B51" w:rsidRPr="00D01B51" w14:paraId="6D0C9CBA" w14:textId="77777777" w:rsidTr="00971470">
        <w:trPr>
          <w:trHeight w:val="227"/>
        </w:trPr>
        <w:tc>
          <w:tcPr>
            <w:tcW w:w="1005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30" w:color="auto" w:fill="auto"/>
            <w:vAlign w:val="center"/>
          </w:tcPr>
          <w:p w14:paraId="10BE3BE6" w14:textId="77777777" w:rsidR="00D01B51" w:rsidRPr="00D01B51" w:rsidRDefault="00D01B51" w:rsidP="00D01B51">
            <w:pPr>
              <w:spacing w:after="120" w:line="259" w:lineRule="auto"/>
              <w:jc w:val="center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 w:rsidRPr="00D01B51">
              <w:rPr>
                <w:rFonts w:cs="Calibri"/>
                <w:b/>
                <w:bCs/>
                <w:smallCaps/>
                <w:sz w:val="20"/>
                <w:szCs w:val="20"/>
              </w:rPr>
              <w:t>Część A</w:t>
            </w:r>
          </w:p>
        </w:tc>
      </w:tr>
      <w:tr w:rsidR="00D01B51" w:rsidRPr="00D01B51" w14:paraId="09C2644C" w14:textId="77777777" w:rsidTr="007D31A8">
        <w:trPr>
          <w:trHeight w:val="1382"/>
        </w:trPr>
        <w:tc>
          <w:tcPr>
            <w:tcW w:w="100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E571ED" w14:textId="77777777" w:rsidR="00D01B51" w:rsidRPr="00D01B51" w:rsidRDefault="00D01B51" w:rsidP="00D01B51">
            <w:pPr>
              <w:spacing w:after="120" w:line="259" w:lineRule="auto"/>
              <w:jc w:val="center"/>
              <w:rPr>
                <w:rFonts w:cs="Calibri"/>
                <w:bCs/>
                <w:smallCaps/>
                <w:sz w:val="20"/>
                <w:szCs w:val="20"/>
              </w:rPr>
            </w:pPr>
          </w:p>
          <w:p w14:paraId="5850495E" w14:textId="77777777" w:rsidR="00D01B51" w:rsidRDefault="00D01B51" w:rsidP="00D01B51">
            <w:pPr>
              <w:spacing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1B1B84CD" w14:textId="77777777" w:rsidR="00732474" w:rsidRPr="00D01B51" w:rsidRDefault="00732474" w:rsidP="00D01B51">
            <w:pPr>
              <w:spacing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51894753" w14:textId="77777777" w:rsidTr="00971470">
        <w:trPr>
          <w:trHeight w:val="186"/>
        </w:trPr>
        <w:tc>
          <w:tcPr>
            <w:tcW w:w="1005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14:paraId="018E7774" w14:textId="16AA8B7B" w:rsidR="00D01B51" w:rsidRPr="00D01B51" w:rsidRDefault="00D01B51" w:rsidP="00D01B51">
            <w:pPr>
              <w:spacing w:after="160" w:line="259" w:lineRule="auto"/>
              <w:jc w:val="center"/>
              <w:rPr>
                <w:rFonts w:cs="Calibri"/>
                <w:i/>
                <w:sz w:val="20"/>
                <w:szCs w:val="20"/>
              </w:rPr>
            </w:pPr>
            <w:r w:rsidRPr="00D01B51">
              <w:rPr>
                <w:rFonts w:cs="Calibri"/>
                <w:i/>
                <w:sz w:val="20"/>
                <w:szCs w:val="20"/>
              </w:rPr>
              <w:t>(pełna nazwa przedsiębiorcy)</w:t>
            </w:r>
          </w:p>
        </w:tc>
      </w:tr>
      <w:tr w:rsidR="00D01B51" w:rsidRPr="00D01B51" w14:paraId="77D231C1" w14:textId="77777777" w:rsidTr="00971470">
        <w:trPr>
          <w:trHeight w:val="186"/>
        </w:trPr>
        <w:tc>
          <w:tcPr>
            <w:tcW w:w="100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21F1C" w14:textId="77777777" w:rsidR="00D01B51" w:rsidRDefault="00D01B51" w:rsidP="00D01B51">
            <w:pPr>
              <w:spacing w:before="240" w:after="120" w:line="259" w:lineRule="auto"/>
              <w:jc w:val="center"/>
              <w:rPr>
                <w:rFonts w:cs="Calibri"/>
                <w:b/>
                <w:bCs/>
                <w:i/>
                <w:smallCaps/>
                <w:sz w:val="20"/>
                <w:szCs w:val="20"/>
              </w:rPr>
            </w:pPr>
          </w:p>
          <w:p w14:paraId="0CF03FF4" w14:textId="77777777" w:rsidR="00732474" w:rsidRPr="00D01B51" w:rsidRDefault="00732474" w:rsidP="00D01B51">
            <w:pPr>
              <w:spacing w:before="240" w:after="120" w:line="259" w:lineRule="auto"/>
              <w:jc w:val="center"/>
              <w:rPr>
                <w:rFonts w:cs="Calibri"/>
                <w:b/>
                <w:bCs/>
                <w:i/>
                <w:smallCaps/>
                <w:sz w:val="20"/>
                <w:szCs w:val="20"/>
              </w:rPr>
            </w:pPr>
          </w:p>
        </w:tc>
      </w:tr>
      <w:tr w:rsidR="00D01B51" w:rsidRPr="00D01B51" w14:paraId="012725E8" w14:textId="77777777" w:rsidTr="00971470">
        <w:trPr>
          <w:trHeight w:val="186"/>
        </w:trPr>
        <w:tc>
          <w:tcPr>
            <w:tcW w:w="100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14:paraId="55CBA934" w14:textId="77777777" w:rsidR="00D01B51" w:rsidRPr="00D01B51" w:rsidRDefault="00D01B51" w:rsidP="00D01B51">
            <w:pPr>
              <w:spacing w:after="160" w:line="259" w:lineRule="auto"/>
              <w:jc w:val="center"/>
              <w:rPr>
                <w:rFonts w:cs="Calibri"/>
                <w:b/>
                <w:bCs/>
                <w:i/>
                <w:smallCaps/>
                <w:sz w:val="20"/>
                <w:szCs w:val="20"/>
              </w:rPr>
            </w:pPr>
            <w:r w:rsidRPr="00D01B51">
              <w:rPr>
                <w:rFonts w:cs="Calibri"/>
                <w:i/>
                <w:sz w:val="20"/>
                <w:szCs w:val="20"/>
              </w:rPr>
              <w:t>(adres – miejsce prowadzenia działalności gospodarczej)</w:t>
            </w:r>
          </w:p>
        </w:tc>
      </w:tr>
      <w:tr w:rsidR="00D01B51" w:rsidRPr="00D01B51" w14:paraId="20F19C66" w14:textId="77777777" w:rsidTr="00971470">
        <w:trPr>
          <w:trHeight w:val="68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5E5EBFA" w14:textId="77777777" w:rsidR="00D01B51" w:rsidRPr="00D01B51" w:rsidRDefault="00D01B51" w:rsidP="005E4E22">
            <w:pPr>
              <w:spacing w:after="120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 w:rsidRPr="00D01B51">
              <w:rPr>
                <w:rFonts w:cs="Calibri"/>
                <w:smallCaps/>
                <w:sz w:val="20"/>
                <w:szCs w:val="20"/>
              </w:rPr>
              <w:t>Numer identyfikacji podatkowej (NIP)</w:t>
            </w:r>
          </w:p>
        </w:tc>
        <w:tc>
          <w:tcPr>
            <w:tcW w:w="6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15BF4" w14:textId="77777777" w:rsidR="00D01B51" w:rsidRPr="00D01B51" w:rsidRDefault="00D01B51" w:rsidP="005E4E22">
            <w:pPr>
              <w:spacing w:after="120" w:line="259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364D5345" w14:textId="77777777" w:rsidTr="00971470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009B929" w14:textId="77777777" w:rsidR="00D01B51" w:rsidRPr="00D01B51" w:rsidRDefault="00D01B51" w:rsidP="005E4E22">
            <w:pPr>
              <w:spacing w:after="120"/>
              <w:rPr>
                <w:rFonts w:cs="Calibri"/>
                <w:smallCaps/>
                <w:sz w:val="20"/>
                <w:szCs w:val="20"/>
              </w:rPr>
            </w:pPr>
            <w:r w:rsidRPr="00D01B51">
              <w:rPr>
                <w:rFonts w:cs="Calibri"/>
                <w:smallCaps/>
                <w:sz w:val="20"/>
                <w:szCs w:val="20"/>
              </w:rPr>
              <w:t>Numer identyfikacyjny REGON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5E1B61" w14:textId="77777777" w:rsidR="00D01B51" w:rsidRPr="00D01B51" w:rsidRDefault="00D01B51" w:rsidP="005E4E22">
            <w:pPr>
              <w:spacing w:after="120" w:line="259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7CE67398" w14:textId="77777777" w:rsidTr="00971470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F8061CC" w14:textId="3159DC16" w:rsidR="00D01B51" w:rsidRPr="005E4E22" w:rsidRDefault="005E4E22" w:rsidP="005E4E22">
            <w:pPr>
              <w:spacing w:after="160"/>
              <w:rPr>
                <w:rFonts w:cstheme="minorHAnsi"/>
                <w:smallCaps/>
                <w:sz w:val="20"/>
                <w:szCs w:val="20"/>
              </w:rPr>
            </w:pPr>
            <w:r>
              <w:rPr>
                <w:rFonts w:cstheme="minorHAnsi"/>
                <w:smallCaps/>
                <w:sz w:val="20"/>
                <w:szCs w:val="20"/>
              </w:rPr>
              <w:t>O</w:t>
            </w:r>
            <w:r w:rsidRPr="005E4E22">
              <w:rPr>
                <w:rFonts w:cstheme="minorHAnsi"/>
                <w:smallCaps/>
                <w:sz w:val="20"/>
                <w:szCs w:val="20"/>
              </w:rPr>
              <w:t xml:space="preserve">soba uprawniona </w:t>
            </w:r>
            <w:r w:rsidR="00D04987">
              <w:rPr>
                <w:rFonts w:cstheme="minorHAnsi"/>
                <w:smallCaps/>
                <w:sz w:val="20"/>
                <w:szCs w:val="20"/>
              </w:rPr>
              <w:t xml:space="preserve">do </w:t>
            </w:r>
            <w:r w:rsidRPr="005E4E22">
              <w:rPr>
                <w:rFonts w:cstheme="minorHAnsi"/>
                <w:smallCaps/>
                <w:sz w:val="20"/>
                <w:szCs w:val="20"/>
              </w:rPr>
              <w:t>podpisania umowy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349FE3" w14:textId="77777777" w:rsidR="00D01B51" w:rsidRPr="00D01B51" w:rsidRDefault="00D01B51" w:rsidP="005E4E22">
            <w:pPr>
              <w:spacing w:after="120" w:line="259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34263670" w14:textId="77777777" w:rsidTr="00971470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ED8DE6" w14:textId="77777777" w:rsidR="00D01B51" w:rsidRPr="00D01B51" w:rsidRDefault="00732474" w:rsidP="005E4E22">
            <w:pPr>
              <w:spacing w:after="120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Osoba do kontaktu z pup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977D0" w14:textId="77777777" w:rsidR="00D01B51" w:rsidRPr="00D01B51" w:rsidRDefault="00D01B51" w:rsidP="00D01B51">
            <w:pPr>
              <w:spacing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6F7C4AA4" w14:textId="77777777" w:rsidTr="00971470">
        <w:tblPrEx>
          <w:shd w:val="clear" w:color="auto" w:fill="auto"/>
        </w:tblPrEx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3903324A" w14:textId="77777777" w:rsidR="00D01B51" w:rsidRPr="00D01B51" w:rsidRDefault="00732474" w:rsidP="005E4E22">
            <w:pPr>
              <w:spacing w:after="120"/>
              <w:rPr>
                <w:rFonts w:cs="Calibri"/>
                <w:smallCaps/>
                <w:sz w:val="20"/>
                <w:szCs w:val="20"/>
              </w:rPr>
            </w:pPr>
            <w:r w:rsidRPr="00D01B51">
              <w:rPr>
                <w:rFonts w:cs="Calibri"/>
                <w:smallCaps/>
                <w:sz w:val="20"/>
                <w:szCs w:val="20"/>
              </w:rPr>
              <w:t>Telefon kontaktowy</w:t>
            </w: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AD2549" w14:textId="77777777" w:rsidR="00D01B51" w:rsidRPr="00D01B51" w:rsidRDefault="00D01B51" w:rsidP="00D01B51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D01B51" w:rsidRPr="00D01B51" w14:paraId="6FA3ED80" w14:textId="77777777" w:rsidTr="00971470">
        <w:tblPrEx>
          <w:shd w:val="clear" w:color="auto" w:fill="auto"/>
        </w:tblPrEx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0E486FB7" w14:textId="77777777" w:rsidR="00D01B51" w:rsidRPr="00D01B51" w:rsidRDefault="00732474" w:rsidP="005E4E22">
            <w:pPr>
              <w:spacing w:after="120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Adres e-mail</w:t>
            </w: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F275F5" w14:textId="77777777" w:rsidR="00D01B51" w:rsidRPr="00D01B51" w:rsidRDefault="00D01B51" w:rsidP="00D01B51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</w:tbl>
    <w:p w14:paraId="0FE11623" w14:textId="008988F0" w:rsidR="007D31A8" w:rsidRDefault="007D31A8" w:rsidP="00C47D2F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19AD6E30" w14:textId="77777777" w:rsidR="000348CB" w:rsidRDefault="000348CB" w:rsidP="00C47D2F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593DAB2B" w14:textId="77777777" w:rsidR="001F5F83" w:rsidRDefault="001F5F83" w:rsidP="00C47D2F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tbl>
      <w:tblPr>
        <w:tblStyle w:val="Tabela-Siatka1"/>
        <w:tblW w:w="10050" w:type="dxa"/>
        <w:shd w:val="pct15" w:color="auto" w:fill="auto"/>
        <w:tblLayout w:type="fixed"/>
        <w:tblLook w:val="04A0" w:firstRow="1" w:lastRow="0" w:firstColumn="1" w:lastColumn="0" w:noHBand="0" w:noVBand="1"/>
      </w:tblPr>
      <w:tblGrid>
        <w:gridCol w:w="552"/>
        <w:gridCol w:w="2958"/>
        <w:gridCol w:w="1177"/>
        <w:gridCol w:w="338"/>
        <w:gridCol w:w="4032"/>
        <w:gridCol w:w="993"/>
      </w:tblGrid>
      <w:tr w:rsidR="007D31A8" w:rsidRPr="00D01B51" w14:paraId="21B73345" w14:textId="77777777" w:rsidTr="006B60C9">
        <w:trPr>
          <w:trHeight w:val="227"/>
        </w:trPr>
        <w:tc>
          <w:tcPr>
            <w:tcW w:w="1005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30" w:color="auto" w:fill="auto"/>
            <w:vAlign w:val="center"/>
          </w:tcPr>
          <w:p w14:paraId="1C3B1592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 w:rsidRPr="00D01B51">
              <w:rPr>
                <w:rFonts w:cs="Calibri"/>
                <w:b/>
                <w:bCs/>
                <w:smallCaps/>
                <w:sz w:val="20"/>
                <w:szCs w:val="20"/>
              </w:rPr>
              <w:lastRenderedPageBreak/>
              <w:t>Część B</w:t>
            </w:r>
          </w:p>
        </w:tc>
      </w:tr>
      <w:tr w:rsidR="007D31A8" w:rsidRPr="00D01B51" w14:paraId="096B0119" w14:textId="77777777" w:rsidTr="006B60C9">
        <w:trPr>
          <w:trHeight w:val="680"/>
        </w:trPr>
        <w:tc>
          <w:tcPr>
            <w:tcW w:w="35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C369E82" w14:textId="77777777" w:rsidR="007D31A8" w:rsidRPr="00732474" w:rsidRDefault="007D31A8" w:rsidP="006B60C9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Nazwa stanowiska pracy</w:t>
            </w:r>
          </w:p>
        </w:tc>
        <w:tc>
          <w:tcPr>
            <w:tcW w:w="65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6B9CCC" w14:textId="77777777" w:rsidR="007D31A8" w:rsidRPr="00D01B51" w:rsidRDefault="007D31A8" w:rsidP="006B60C9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7D31A8" w:rsidRPr="00D01B51" w14:paraId="6357FD80" w14:textId="77777777" w:rsidTr="006B60C9">
        <w:trPr>
          <w:trHeight w:val="68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915DE64" w14:textId="77777777" w:rsidR="007D31A8" w:rsidRPr="00732474" w:rsidRDefault="007D31A8" w:rsidP="006B60C9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Miejsce wykonywania pracy przez zatrudnionego bezrobotnego</w:t>
            </w:r>
          </w:p>
        </w:tc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019905" w14:textId="77777777" w:rsidR="007D31A8" w:rsidRPr="00D01B51" w:rsidRDefault="007D31A8" w:rsidP="006B60C9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7D31A8" w:rsidRPr="00D01B51" w14:paraId="0C43DFDF" w14:textId="77777777" w:rsidTr="006B60C9">
        <w:trPr>
          <w:trHeight w:val="68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41A5098B" w14:textId="77777777" w:rsidR="007D31A8" w:rsidRPr="00732474" w:rsidRDefault="007D31A8" w:rsidP="006B60C9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 w:rsidRPr="00732474">
              <w:rPr>
                <w:rFonts w:cs="Calibri"/>
                <w:smallCaps/>
                <w:sz w:val="20"/>
                <w:szCs w:val="20"/>
              </w:rPr>
              <w:t>proponowan</w:t>
            </w:r>
            <w:r>
              <w:rPr>
                <w:rFonts w:cs="Calibri"/>
                <w:smallCaps/>
                <w:sz w:val="20"/>
                <w:szCs w:val="20"/>
              </w:rPr>
              <w:t>y okres zatrudnienia bezrobotnego</w:t>
            </w:r>
          </w:p>
        </w:tc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6BDE81" w14:textId="77777777" w:rsidR="007D31A8" w:rsidRPr="00D01B51" w:rsidRDefault="007D31A8" w:rsidP="006B60C9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7D31A8" w:rsidRPr="00D01B51" w14:paraId="3D73B154" w14:textId="77777777" w:rsidTr="006B60C9">
        <w:trPr>
          <w:trHeight w:val="68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2F01BCC" w14:textId="77777777" w:rsidR="007D31A8" w:rsidRPr="00732474" w:rsidRDefault="007D31A8" w:rsidP="006B60C9">
            <w:pPr>
              <w:spacing w:after="120" w:line="259" w:lineRule="auto"/>
              <w:rPr>
                <w:rFonts w:cs="Calibri"/>
                <w:smallCaps/>
                <w:sz w:val="20"/>
                <w:szCs w:val="20"/>
              </w:rPr>
            </w:pPr>
            <w:r>
              <w:rPr>
                <w:rFonts w:cs="Calibri"/>
                <w:smallCaps/>
                <w:sz w:val="20"/>
                <w:szCs w:val="20"/>
              </w:rPr>
              <w:t>proponowane miesięczne wynagrodzenie</w:t>
            </w:r>
          </w:p>
        </w:tc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6713E8" w14:textId="77777777" w:rsidR="007D31A8" w:rsidRPr="00D01B51" w:rsidRDefault="007D31A8" w:rsidP="006B60C9">
            <w:pPr>
              <w:spacing w:before="240" w:after="120" w:line="259" w:lineRule="auto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7D31A8" w:rsidRPr="00D01B51" w14:paraId="58A55FB1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27"/>
        </w:trPr>
        <w:tc>
          <w:tcPr>
            <w:tcW w:w="10050" w:type="dxa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35E977CA" w14:textId="77777777" w:rsidR="007D31A8" w:rsidRPr="00732474" w:rsidRDefault="007D31A8" w:rsidP="006B60C9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Część</w:t>
            </w:r>
            <w:r w:rsidRPr="00732474">
              <w:rPr>
                <w:rFonts w:cs="Calibri"/>
                <w:b/>
                <w:sz w:val="20"/>
                <w:szCs w:val="20"/>
              </w:rPr>
              <w:t xml:space="preserve"> C</w:t>
            </w:r>
          </w:p>
        </w:tc>
      </w:tr>
      <w:tr w:rsidR="007D31A8" w:rsidRPr="00D01B51" w14:paraId="39A26584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64"/>
        </w:trPr>
        <w:tc>
          <w:tcPr>
            <w:tcW w:w="4687" w:type="dxa"/>
            <w:gridSpan w:val="3"/>
            <w:tcBorders>
              <w:top w:val="single" w:sz="12" w:space="0" w:color="auto"/>
              <w:bottom w:val="single" w:sz="4" w:space="0" w:color="auto"/>
              <w:right w:val="nil"/>
            </w:tcBorders>
            <w:shd w:val="pct15" w:color="auto" w:fill="FFFFFF"/>
            <w:vAlign w:val="center"/>
          </w:tcPr>
          <w:p w14:paraId="5B54E4F0" w14:textId="77777777" w:rsidR="007D31A8" w:rsidRPr="00D01B51" w:rsidRDefault="007D31A8" w:rsidP="006B60C9">
            <w:pPr>
              <w:spacing w:before="120" w:after="120" w:line="259" w:lineRule="auto"/>
              <w:rPr>
                <w:rFonts w:cs="Calibri"/>
                <w:b/>
                <w:i/>
                <w:smallCaps/>
                <w:sz w:val="20"/>
                <w:szCs w:val="20"/>
              </w:rPr>
            </w:pPr>
            <w:r w:rsidRPr="00D01B51">
              <w:rPr>
                <w:rFonts w:cs="Calibri"/>
                <w:b/>
                <w:bCs/>
                <w:smallCaps/>
                <w:sz w:val="20"/>
                <w:szCs w:val="20"/>
              </w:rPr>
              <w:t>Do wniosku dołączam:</w:t>
            </w:r>
          </w:p>
        </w:tc>
        <w:tc>
          <w:tcPr>
            <w:tcW w:w="536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shd w:val="pct15" w:color="auto" w:fill="FFFFFF"/>
            <w:vAlign w:val="center"/>
          </w:tcPr>
          <w:p w14:paraId="62DFAAA5" w14:textId="77777777" w:rsidR="007D31A8" w:rsidRPr="00D01B51" w:rsidRDefault="007D31A8" w:rsidP="006B60C9">
            <w:pPr>
              <w:spacing w:before="120" w:after="120" w:line="259" w:lineRule="auto"/>
              <w:jc w:val="right"/>
              <w:rPr>
                <w:rFonts w:cs="Calibri"/>
                <w:i/>
                <w:color w:val="FF0000"/>
                <w:sz w:val="20"/>
                <w:szCs w:val="20"/>
              </w:rPr>
            </w:pPr>
            <w:r w:rsidRPr="00D01B51">
              <w:rPr>
                <w:rFonts w:cs="Calibri"/>
                <w:i/>
                <w:sz w:val="20"/>
                <w:szCs w:val="20"/>
              </w:rPr>
              <w:t>(proszę zaznaczyć odpowiednią kratkę)</w:t>
            </w:r>
          </w:p>
        </w:tc>
      </w:tr>
      <w:tr w:rsidR="007D31A8" w:rsidRPr="00D01B51" w14:paraId="4B507A78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84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261D502C" w14:textId="77777777" w:rsidR="007D31A8" w:rsidRPr="00732474" w:rsidRDefault="007D31A8" w:rsidP="006B60C9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732474">
              <w:rPr>
                <w:rFonts w:cs="Calibri"/>
                <w:smallCaps/>
                <w:sz w:val="20"/>
                <w:szCs w:val="20"/>
              </w:rPr>
              <w:t>1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4D996BF2" w14:textId="36B734FF" w:rsidR="007D31A8" w:rsidRPr="00732474" w:rsidRDefault="007D31A8" w:rsidP="006B60C9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732474">
              <w:rPr>
                <w:rFonts w:cs="Calibri"/>
                <w:smallCaps/>
                <w:sz w:val="20"/>
                <w:szCs w:val="20"/>
              </w:rPr>
              <w:t>Formularz informacji przedstawianych przy ubieganiu się o pomoc de minimis</w:t>
            </w:r>
            <w:r w:rsidR="00D04987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="00D04987" w:rsidRPr="00D04987">
              <w:rPr>
                <w:rFonts w:cs="Calibri"/>
                <w:i/>
                <w:smallCaps/>
                <w:sz w:val="20"/>
                <w:szCs w:val="20"/>
              </w:rPr>
              <w:t>(załącznik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CEF317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D31A8" w:rsidRPr="00D01B51" w14:paraId="2C3FF8C0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84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69772183" w14:textId="77777777" w:rsidR="007D31A8" w:rsidRPr="00732474" w:rsidRDefault="007D31A8" w:rsidP="006B60C9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732474">
              <w:rPr>
                <w:rFonts w:cs="Calibri"/>
                <w:smallCaps/>
                <w:sz w:val="20"/>
                <w:szCs w:val="20"/>
              </w:rPr>
              <w:t>2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1A4D8937" w14:textId="2DE7F538" w:rsidR="007D31A8" w:rsidRPr="00732474" w:rsidRDefault="007D31A8" w:rsidP="006B60C9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732474">
              <w:rPr>
                <w:rFonts w:cs="Calibri"/>
                <w:smallCaps/>
                <w:sz w:val="20"/>
                <w:szCs w:val="20"/>
              </w:rPr>
              <w:t>Oświadczenie o pomocy de minimis</w:t>
            </w:r>
            <w:r w:rsidR="00D04987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="00D04987" w:rsidRPr="00D04987">
              <w:rPr>
                <w:rFonts w:cs="Calibri"/>
                <w:i/>
                <w:smallCaps/>
                <w:sz w:val="20"/>
                <w:szCs w:val="20"/>
              </w:rPr>
              <w:t>(załącznik nr 2)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95C8AA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sz w:val="20"/>
                <w:szCs w:val="20"/>
              </w:rPr>
            </w:pPr>
          </w:p>
        </w:tc>
      </w:tr>
      <w:tr w:rsidR="007D31A8" w:rsidRPr="00D01B51" w14:paraId="1A8B4D97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84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2D36B32B" w14:textId="77777777" w:rsidR="007D31A8" w:rsidRPr="00732474" w:rsidRDefault="007D31A8" w:rsidP="006B60C9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732474">
              <w:rPr>
                <w:rFonts w:cs="Calibri"/>
                <w:smallCaps/>
                <w:sz w:val="20"/>
                <w:szCs w:val="20"/>
              </w:rPr>
              <w:t>3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  <w:vAlign w:val="center"/>
          </w:tcPr>
          <w:p w14:paraId="26845529" w14:textId="5F5D01CC" w:rsidR="007D31A8" w:rsidRPr="00732474" w:rsidRDefault="007D31A8" w:rsidP="006B60C9">
            <w:pPr>
              <w:spacing w:after="120" w:line="259" w:lineRule="auto"/>
              <w:jc w:val="both"/>
              <w:rPr>
                <w:rFonts w:cs="Calibri"/>
                <w:smallCaps/>
                <w:sz w:val="20"/>
                <w:szCs w:val="20"/>
              </w:rPr>
            </w:pPr>
            <w:r w:rsidRPr="00732474">
              <w:rPr>
                <w:rFonts w:cs="Calibri"/>
                <w:smallCaps/>
                <w:sz w:val="20"/>
                <w:szCs w:val="20"/>
              </w:rPr>
              <w:t>Zgłoszenie oferty pracy</w:t>
            </w:r>
            <w:r w:rsidR="00D04987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="00D04987" w:rsidRPr="00D04987">
              <w:rPr>
                <w:rFonts w:cs="Calibri"/>
                <w:i/>
                <w:smallCaps/>
                <w:sz w:val="20"/>
                <w:szCs w:val="20"/>
              </w:rPr>
              <w:t>(Załącznik nr 3)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C3C5E2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sz w:val="20"/>
                <w:szCs w:val="20"/>
              </w:rPr>
            </w:pPr>
          </w:p>
        </w:tc>
      </w:tr>
      <w:tr w:rsidR="007D31A8" w:rsidRPr="00D01B51" w14:paraId="3238D190" w14:textId="77777777" w:rsidTr="006B60C9">
        <w:trPr>
          <w:trHeight w:val="227"/>
        </w:trPr>
        <w:tc>
          <w:tcPr>
            <w:tcW w:w="1005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30" w:color="auto" w:fill="auto"/>
          </w:tcPr>
          <w:p w14:paraId="75B81634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>
              <w:rPr>
                <w:rFonts w:cs="Calibri"/>
                <w:b/>
                <w:bCs/>
                <w:smallCaps/>
                <w:sz w:val="20"/>
                <w:szCs w:val="20"/>
              </w:rPr>
              <w:t>Część D</w:t>
            </w:r>
          </w:p>
        </w:tc>
      </w:tr>
      <w:tr w:rsidR="007D31A8" w:rsidRPr="00D01B51" w14:paraId="5EDDE65C" w14:textId="77777777" w:rsidTr="006B60C9">
        <w:trPr>
          <w:trHeight w:val="156"/>
        </w:trPr>
        <w:tc>
          <w:tcPr>
            <w:tcW w:w="1005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5" w:color="auto" w:fill="FFFFFF"/>
            <w:vAlign w:val="center"/>
          </w:tcPr>
          <w:p w14:paraId="48CC40C7" w14:textId="77777777" w:rsidR="007D31A8" w:rsidRPr="00D01B51" w:rsidRDefault="007D31A8" w:rsidP="006B60C9">
            <w:pPr>
              <w:spacing w:after="120" w:line="259" w:lineRule="auto"/>
              <w:jc w:val="both"/>
              <w:rPr>
                <w:rFonts w:cs="Calibri"/>
                <w:b/>
                <w:bCs/>
                <w:smallCaps/>
                <w:sz w:val="20"/>
                <w:szCs w:val="20"/>
              </w:rPr>
            </w:pPr>
            <w:r w:rsidRPr="00D01B51">
              <w:rPr>
                <w:rFonts w:cs="Calibri"/>
                <w:b/>
                <w:i/>
                <w:iCs/>
                <w:sz w:val="20"/>
                <w:szCs w:val="20"/>
              </w:rPr>
              <w:t>Oświadczam</w:t>
            </w:r>
            <w:r w:rsidRPr="00D01B51">
              <w:rPr>
                <w:rFonts w:cs="Calibri"/>
                <w:b/>
                <w:sz w:val="20"/>
                <w:szCs w:val="20"/>
              </w:rPr>
              <w:t>, że</w:t>
            </w:r>
            <w:r w:rsidRPr="00D01B51">
              <w:rPr>
                <w:rFonts w:cs="Calibri"/>
                <w:b/>
                <w:smallCaps/>
                <w:sz w:val="20"/>
                <w:szCs w:val="20"/>
              </w:rPr>
              <w:t>:</w:t>
            </w:r>
          </w:p>
        </w:tc>
      </w:tr>
      <w:tr w:rsidR="007D31A8" w:rsidRPr="00D01B51" w14:paraId="4B0F48A7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01DB4FFC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1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559833FD" w14:textId="77777777" w:rsidR="007D31A8" w:rsidRPr="00D01B51" w:rsidRDefault="007D31A8" w:rsidP="006B60C9">
            <w:pPr>
              <w:spacing w:after="160" w:line="259" w:lineRule="auto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z w:val="18"/>
                <w:szCs w:val="18"/>
              </w:rPr>
              <w:t>prowadzę działalność gospodarczą na dzień złożenia wniosku</w:t>
            </w:r>
          </w:p>
        </w:tc>
      </w:tr>
      <w:tr w:rsidR="007D31A8" w:rsidRPr="00D01B51" w14:paraId="3E37E81B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2463140C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2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0804E0FC" w14:textId="77777777" w:rsidR="007D31A8" w:rsidRPr="00D01B51" w:rsidRDefault="007D31A8" w:rsidP="006B60C9">
            <w:pPr>
              <w:spacing w:after="160" w:line="259" w:lineRule="auto"/>
              <w:rPr>
                <w:rFonts w:cs="Calibri"/>
                <w:i/>
                <w:iC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z w:val="18"/>
                <w:szCs w:val="18"/>
              </w:rPr>
              <w:t>nie zostałem/zostałem skazany w okresie 365 dni przed dniem zgłoszenia oferty prawomocnym wyrokiem za naruszenie praw pracowniczych lub nie zostałem/zostałem objęty postępowaniem wyjaśniającym w tej sprawie</w:t>
            </w:r>
          </w:p>
        </w:tc>
      </w:tr>
      <w:tr w:rsidR="007D31A8" w:rsidRPr="00D01B51" w14:paraId="1F2A8CF4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01D0355F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3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2B9C1DA8" w14:textId="77777777" w:rsidR="007D31A8" w:rsidRPr="00D01B51" w:rsidRDefault="007D31A8" w:rsidP="006B60C9">
            <w:pPr>
              <w:spacing w:after="160" w:line="259" w:lineRule="auto"/>
              <w:rPr>
                <w:rFonts w:cs="Calibri"/>
                <w:i/>
                <w:iC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z w:val="18"/>
                <w:szCs w:val="18"/>
              </w:rPr>
              <w:t>nie zalegam/zalegam w dniu złożenia wniosku z zapłatą wynagrodzeń pracownikom, należnych składek na ubezpieczenie społeczne, ubezpieczenie zdrowotne, Fundusz Pracy, Fundusz Gwarantowanych Świadczeń Pracowniczych</w:t>
            </w:r>
          </w:p>
        </w:tc>
      </w:tr>
      <w:tr w:rsidR="007D31A8" w:rsidRPr="00D01B51" w14:paraId="7906077A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3E6E2BBB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4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23907C87" w14:textId="77777777" w:rsidR="007D31A8" w:rsidRPr="00D01B51" w:rsidRDefault="007D31A8" w:rsidP="006B60C9">
            <w:pPr>
              <w:spacing w:after="16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z w:val="18"/>
                <w:szCs w:val="18"/>
              </w:rPr>
              <w:t>nie toczy się/toczy się w moim stosunku postępowanie upadłościowe i nie został/został zgłoszony wniosek o likwidację</w:t>
            </w:r>
          </w:p>
        </w:tc>
      </w:tr>
      <w:tr w:rsidR="007D31A8" w:rsidRPr="00D01B51" w14:paraId="51371B39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7759DB9D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5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4D4AFF75" w14:textId="77777777" w:rsidR="007D31A8" w:rsidRPr="00D01B51" w:rsidRDefault="007D31A8" w:rsidP="006B60C9">
            <w:pPr>
              <w:spacing w:after="16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nie zalegam w uregulowaniu zobowiązań podatkowych, składek na ubezpieczenia społeczne, ubezpieczenie zdrowotne, Fundusz Pracy </w:t>
            </w:r>
          </w:p>
        </w:tc>
      </w:tr>
      <w:tr w:rsidR="007D31A8" w:rsidRPr="00D01B51" w14:paraId="33009187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4A1C2CE1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6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35F27F0B" w14:textId="77777777" w:rsidR="007D31A8" w:rsidRPr="00D01B51" w:rsidRDefault="007D31A8" w:rsidP="006B60C9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>zobowiązuję się do  udziału w badaniu ewaluacyjnym przeprowadzonym po zakończeniu realizacji pilotażu, przez firmę zewnętrzną, wybraną w procedurze PZP</w:t>
            </w:r>
          </w:p>
        </w:tc>
      </w:tr>
      <w:tr w:rsidR="007D31A8" w:rsidRPr="00D01B51" w14:paraId="18ED3AF2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37DBBB4A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bookmarkStart w:id="0" w:name="_Hlk95292777"/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7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03ACD828" w14:textId="77777777" w:rsidR="007D31A8" w:rsidRPr="00D01B51" w:rsidRDefault="007D31A8" w:rsidP="006B60C9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znana jest mi treść i spełniam warunki określone w rozporządzeniu Komisji (UE) Nr 1407/2013 z dnia 18 grudnia 2013 r.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>w sprawie stosowania art. 107 i 108 Traktatu o funkcjonowaniu Unii Europejskiej do pomocy de  minimis (D</w:t>
            </w:r>
            <w:r>
              <w:rPr>
                <w:i/>
                <w:iCs/>
                <w:sz w:val="18"/>
                <w:szCs w:val="18"/>
              </w:rPr>
              <w:t>Z.U.EU.L.2013.352.1 ze zm.)</w:t>
            </w:r>
          </w:p>
        </w:tc>
      </w:tr>
      <w:tr w:rsidR="007D31A8" w:rsidRPr="00D01B51" w14:paraId="3CA56B77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5FFB032B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8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3BB57DBC" w14:textId="77777777" w:rsidR="007D31A8" w:rsidRPr="00D01B51" w:rsidRDefault="007D31A8" w:rsidP="006B60C9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znana jest mi treść i spełniam warunki określone w rozporządzeniu Komisji (UE) Nr 1408/2013 z dnia 18 grudnia 2013 r.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 xml:space="preserve">w sprawie stosowania art. 107 i 108 Traktatu o funkcjonowaniu Unii Europejskiej do pomocy de minimis w sektorze rolnym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>(D</w:t>
            </w:r>
            <w:r>
              <w:rPr>
                <w:i/>
                <w:iCs/>
                <w:sz w:val="18"/>
                <w:szCs w:val="18"/>
              </w:rPr>
              <w:t>Z.U.EU.L.2013.352.9 ze zm.</w:t>
            </w:r>
            <w:r w:rsidRPr="00D01B51">
              <w:rPr>
                <w:i/>
                <w:iCs/>
                <w:sz w:val="18"/>
                <w:szCs w:val="18"/>
              </w:rPr>
              <w:t>) lub</w:t>
            </w:r>
          </w:p>
        </w:tc>
      </w:tr>
      <w:tr w:rsidR="007D31A8" w:rsidRPr="00D01B51" w14:paraId="60796559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311889BA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9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156861B7" w14:textId="77777777" w:rsidR="007D31A8" w:rsidRPr="00D01B51" w:rsidRDefault="007D31A8" w:rsidP="006B60C9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znana jest mi treść i spełniam warunki określone we właściwych przepisach prawa Unii Europejskiej dotyczących pomocy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>de minimis w sektorze rybołówstwa i akwakultury (D</w:t>
            </w:r>
            <w:r>
              <w:rPr>
                <w:i/>
                <w:iCs/>
                <w:sz w:val="18"/>
                <w:szCs w:val="18"/>
              </w:rPr>
              <w:t>Z.U.EU.L.2014.190.45 ze zm.)</w:t>
            </w:r>
          </w:p>
        </w:tc>
      </w:tr>
      <w:bookmarkEnd w:id="0"/>
      <w:tr w:rsidR="007D31A8" w:rsidRPr="00D01B51" w14:paraId="147D8B19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2C31E631" w14:textId="77777777" w:rsidR="007D31A8" w:rsidRPr="00D01B51" w:rsidRDefault="007D31A8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 w:rsidRPr="00D01B51">
              <w:rPr>
                <w:rFonts w:cs="Calibri"/>
                <w:i/>
                <w:iCs/>
                <w:smallCaps/>
                <w:sz w:val="18"/>
                <w:szCs w:val="18"/>
              </w:rPr>
              <w:t>10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1158BDFF" w14:textId="77777777" w:rsidR="007D31A8" w:rsidRPr="00D01B51" w:rsidRDefault="007D31A8" w:rsidP="006B60C9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D01B51">
              <w:rPr>
                <w:i/>
                <w:iCs/>
                <w:sz w:val="18"/>
                <w:szCs w:val="18"/>
              </w:rPr>
              <w:t xml:space="preserve">w przypadku, gdy w okresie od dnia złożenia wniosku do dnia podpisania umowy  z Powiatowym Urzędem Pracy w Lesznie otrzymam pomoc publiczną lub pomoc de minimis, zobowiązuję się do niezwłocznego złożenia stosownego oświadczenia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D01B51">
              <w:rPr>
                <w:i/>
                <w:iCs/>
                <w:sz w:val="18"/>
                <w:szCs w:val="18"/>
              </w:rPr>
              <w:t>o  uzyskanej pomocy.</w:t>
            </w:r>
          </w:p>
        </w:tc>
      </w:tr>
      <w:tr w:rsidR="001F5F83" w:rsidRPr="00D01B51" w14:paraId="273A6B18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7D08FEB1" w14:textId="4F89D29E" w:rsidR="001F5F83" w:rsidRPr="00D01B51" w:rsidRDefault="001F5F83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>
              <w:rPr>
                <w:rFonts w:cs="Calibri"/>
                <w:i/>
                <w:iCs/>
                <w:smallCaps/>
                <w:sz w:val="18"/>
                <w:szCs w:val="18"/>
              </w:rPr>
              <w:t>11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5D1FC7A2" w14:textId="7561E637" w:rsidR="001F5F83" w:rsidRPr="00D01B51" w:rsidRDefault="001F5F83" w:rsidP="006B60C9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Zapoznałem/łam  się z klauzulą informacyjną dotyczącą  przetwarzania danych osobowych w Powiatowym Urzędzie Pracy </w:t>
            </w:r>
            <w:r>
              <w:rPr>
                <w:i/>
                <w:iCs/>
                <w:sz w:val="18"/>
                <w:szCs w:val="18"/>
              </w:rPr>
              <w:br/>
              <w:t>w Lesznie (klauzula dostępna na stronie leszno.praca.gov.pl oraz w siedzibie urzędu).</w:t>
            </w:r>
          </w:p>
        </w:tc>
      </w:tr>
      <w:tr w:rsidR="001F5F83" w:rsidRPr="00D01B51" w14:paraId="382AF776" w14:textId="77777777" w:rsidTr="006B60C9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552" w:type="dxa"/>
            <w:shd w:val="pct15" w:color="auto" w:fill="FFFFFF"/>
            <w:vAlign w:val="center"/>
          </w:tcPr>
          <w:p w14:paraId="1281439A" w14:textId="45065694" w:rsidR="001F5F83" w:rsidRDefault="001F5F83" w:rsidP="006B60C9">
            <w:pPr>
              <w:spacing w:after="120" w:line="259" w:lineRule="auto"/>
              <w:jc w:val="center"/>
              <w:rPr>
                <w:rFonts w:cs="Calibri"/>
                <w:i/>
                <w:iCs/>
                <w:smallCaps/>
                <w:sz w:val="18"/>
                <w:szCs w:val="18"/>
              </w:rPr>
            </w:pPr>
            <w:r>
              <w:rPr>
                <w:rFonts w:cs="Calibri"/>
                <w:i/>
                <w:iCs/>
                <w:smallCaps/>
                <w:sz w:val="18"/>
                <w:szCs w:val="18"/>
              </w:rPr>
              <w:t>12</w:t>
            </w:r>
          </w:p>
        </w:tc>
        <w:tc>
          <w:tcPr>
            <w:tcW w:w="9498" w:type="dxa"/>
            <w:gridSpan w:val="5"/>
            <w:shd w:val="pct15" w:color="auto" w:fill="FFFFFF"/>
            <w:vAlign w:val="center"/>
          </w:tcPr>
          <w:p w14:paraId="040B14D6" w14:textId="1F3433D9" w:rsidR="001F5F83" w:rsidRDefault="001F5F83" w:rsidP="006B60C9">
            <w:pPr>
              <w:spacing w:after="120" w:line="259" w:lineRule="auto"/>
              <w:rPr>
                <w:i/>
                <w:iCs/>
                <w:sz w:val="18"/>
                <w:szCs w:val="18"/>
              </w:rPr>
            </w:pPr>
            <w:r w:rsidRPr="004E5DF8"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Oświadczam, że wypełniłem obowiązek informacyjny przewidziany w art. 13 i 14 Rozporządzenia Parlamentu Europejskiego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br/>
            </w:r>
            <w:r w:rsidRPr="004E5DF8"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i Rady (UE) 2016/679 z dnia 27 kwietnia 2016 r. w sprawie ochrony osób fizycznych w związku z przetwarzaniem danych osobowych i w sprawie swobodnego przepływu takich danych oraz uchylenia dyrektywy 95/46/WE (ogólne rozporządzenie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br/>
            </w:r>
            <w:r w:rsidRPr="004E5DF8"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o ochronie danych) (Dz. Urz. UE L 119 z 4.05.2016 r.) wobec osób fizycznych, od których dane osobowe bezpośrednio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br/>
            </w:r>
            <w:r w:rsidRPr="004E5DF8"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lub pośrednio pozyskałem w celu złożenia wniosku.</w:t>
            </w:r>
          </w:p>
        </w:tc>
      </w:tr>
      <w:tr w:rsidR="001F5F83" w:rsidRPr="00D01B51" w14:paraId="478C48AD" w14:textId="77777777" w:rsidTr="001F5F83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278"/>
        </w:trPr>
        <w:tc>
          <w:tcPr>
            <w:tcW w:w="10050" w:type="dxa"/>
            <w:gridSpan w:val="6"/>
            <w:shd w:val="clear" w:color="auto" w:fill="BFBFBF" w:themeFill="background1" w:themeFillShade="BF"/>
            <w:vAlign w:val="center"/>
          </w:tcPr>
          <w:p w14:paraId="07FB1CCB" w14:textId="664BF24C" w:rsidR="001F5F83" w:rsidRPr="004E5DF8" w:rsidRDefault="001F5F83" w:rsidP="006B60C9">
            <w:pPr>
              <w:spacing w:after="120" w:line="259" w:lineRule="auto"/>
              <w:rPr>
                <w:rFonts w:cstheme="minorHAnsi"/>
                <w:i/>
                <w:iCs/>
                <w:sz w:val="18"/>
                <w:szCs w:val="18"/>
                <w:lang w:eastAsia="pl-PL"/>
              </w:rPr>
            </w:pPr>
            <w:r w:rsidRPr="00D01B51">
              <w:rPr>
                <w:b/>
                <w:bCs/>
                <w:sz w:val="20"/>
                <w:szCs w:val="20"/>
              </w:rPr>
              <w:lastRenderedPageBreak/>
              <w:t>Oświadczam, że informacje i oświadczenia podane przeze mnie we Wniosku są zgodne z prawdą oraz, że jestem świadomy (świadoma) odpowiedzialności karnej wynikającej z art. 233 §1 ustawy z dnia 6 czerwca1997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01B51">
              <w:rPr>
                <w:b/>
                <w:bCs/>
                <w:sz w:val="20"/>
                <w:szCs w:val="20"/>
              </w:rPr>
              <w:t xml:space="preserve">r. – Kodeks karny (Dz. U. z 2019 r. poz. 1950, z późn. zm.) </w:t>
            </w:r>
            <w:r w:rsidRPr="00D01B51">
              <w:rPr>
                <w:b/>
                <w:i/>
                <w:sz w:val="20"/>
                <w:szCs w:val="20"/>
              </w:rPr>
              <w:t>„Kto, składając zeznanie mające służyć za dowód w postępowaniu sądowym lub innym postępowaniu prowadzonym na podstawie ustawy, zeznaje nieprawdę lub zataja prawdę, podlega karze pozbawienia wolności od 6 miesięcy do lat 8”.</w:t>
            </w:r>
          </w:p>
        </w:tc>
      </w:tr>
      <w:tr w:rsidR="001F5F83" w:rsidRPr="00D01B51" w14:paraId="771A30BB" w14:textId="77777777" w:rsidTr="001F5F83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1707"/>
        </w:trPr>
        <w:tc>
          <w:tcPr>
            <w:tcW w:w="5025" w:type="dxa"/>
            <w:gridSpan w:val="4"/>
            <w:shd w:val="clear" w:color="auto" w:fill="FFFFFF" w:themeFill="background1"/>
            <w:vAlign w:val="center"/>
          </w:tcPr>
          <w:p w14:paraId="0DF04DC4" w14:textId="77777777" w:rsidR="001F5F83" w:rsidRPr="00D01B51" w:rsidRDefault="001F5F83" w:rsidP="006B60C9">
            <w:pPr>
              <w:spacing w:after="120" w:line="259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FFFFFF" w:themeFill="background1"/>
            <w:vAlign w:val="center"/>
          </w:tcPr>
          <w:p w14:paraId="39C9359A" w14:textId="0AF5ACBC" w:rsidR="001F5F83" w:rsidRPr="00D01B51" w:rsidRDefault="001F5F83" w:rsidP="006B60C9">
            <w:pPr>
              <w:spacing w:after="120" w:line="259" w:lineRule="auto"/>
              <w:rPr>
                <w:b/>
                <w:bCs/>
                <w:sz w:val="20"/>
                <w:szCs w:val="20"/>
              </w:rPr>
            </w:pPr>
          </w:p>
        </w:tc>
      </w:tr>
      <w:tr w:rsidR="001F5F83" w:rsidRPr="00D01B51" w14:paraId="0C2773CF" w14:textId="77777777" w:rsidTr="00944730">
        <w:tblPrEx>
          <w:tbl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blBorders>
        </w:tblPrEx>
        <w:trPr>
          <w:trHeight w:val="473"/>
        </w:trPr>
        <w:tc>
          <w:tcPr>
            <w:tcW w:w="5025" w:type="dxa"/>
            <w:gridSpan w:val="4"/>
            <w:shd w:val="clear" w:color="auto" w:fill="D9D9D9" w:themeFill="background1" w:themeFillShade="D9"/>
            <w:vAlign w:val="center"/>
          </w:tcPr>
          <w:p w14:paraId="6705208C" w14:textId="2DD844C5" w:rsidR="001F5F83" w:rsidRPr="001F5F83" w:rsidRDefault="001F5F83" w:rsidP="00944730">
            <w:pPr>
              <w:spacing w:after="0" w:line="259" w:lineRule="auto"/>
              <w:jc w:val="center"/>
              <w:rPr>
                <w:bCs/>
                <w:i/>
                <w:sz w:val="20"/>
                <w:szCs w:val="20"/>
              </w:rPr>
            </w:pPr>
            <w:r w:rsidRPr="001F5F83">
              <w:rPr>
                <w:bCs/>
                <w:i/>
                <w:sz w:val="20"/>
                <w:szCs w:val="20"/>
              </w:rPr>
              <w:t>(miejscowość i data)</w:t>
            </w:r>
          </w:p>
        </w:tc>
        <w:tc>
          <w:tcPr>
            <w:tcW w:w="5025" w:type="dxa"/>
            <w:gridSpan w:val="2"/>
            <w:shd w:val="clear" w:color="auto" w:fill="D9D9D9" w:themeFill="background1" w:themeFillShade="D9"/>
            <w:vAlign w:val="center"/>
          </w:tcPr>
          <w:p w14:paraId="4ABE9358" w14:textId="48F5A380" w:rsidR="001F5F83" w:rsidRPr="00D01B51" w:rsidRDefault="001F5F83" w:rsidP="00944730">
            <w:pPr>
              <w:spacing w:after="0"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E24B6E">
              <w:rPr>
                <w:i/>
                <w:iCs/>
                <w:sz w:val="20"/>
                <w:szCs w:val="20"/>
              </w:rPr>
              <w:t>(pieczęć</w:t>
            </w:r>
            <w:r w:rsidR="009372D4">
              <w:rPr>
                <w:i/>
                <w:iCs/>
                <w:sz w:val="20"/>
                <w:szCs w:val="20"/>
              </w:rPr>
              <w:t xml:space="preserve"> i podpis</w:t>
            </w:r>
            <w:r w:rsidRPr="00E24B6E">
              <w:rPr>
                <w:i/>
                <w:iCs/>
                <w:sz w:val="20"/>
                <w:szCs w:val="20"/>
              </w:rPr>
              <w:t xml:space="preserve"> wnioskodawcy)</w:t>
            </w:r>
          </w:p>
        </w:tc>
      </w:tr>
    </w:tbl>
    <w:p w14:paraId="36525A14" w14:textId="77777777" w:rsidR="001F5F83" w:rsidRDefault="001F5F83" w:rsidP="007D31A8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1056833E" w14:textId="77777777" w:rsidR="001F5F83" w:rsidRDefault="001F5F83" w:rsidP="007D31A8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61F58A0F" w14:textId="77777777" w:rsidR="001F5F83" w:rsidRDefault="001F5F83" w:rsidP="007D31A8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23BE458E" w14:textId="77777777" w:rsidR="001F5F83" w:rsidRDefault="001F5F83" w:rsidP="007D31A8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557F25D6" w14:textId="77777777" w:rsidR="001F5F83" w:rsidRDefault="001F5F83" w:rsidP="007D31A8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09DB6700" w14:textId="77777777" w:rsidR="001F5F83" w:rsidRDefault="001F5F83" w:rsidP="007D31A8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33C87943" w14:textId="77777777" w:rsidR="007D31A8" w:rsidRDefault="007D31A8" w:rsidP="00C47D2F">
      <w:pPr>
        <w:spacing w:after="0" w:line="240" w:lineRule="auto"/>
        <w:rPr>
          <w:rFonts w:eastAsia="Times New Roman" w:cs="Calibri"/>
          <w:b/>
          <w:bCs/>
          <w:lang w:eastAsia="pl-PL"/>
        </w:rPr>
      </w:pPr>
    </w:p>
    <w:sectPr w:rsidR="007D31A8" w:rsidSect="00186974">
      <w:headerReference w:type="first" r:id="rId8"/>
      <w:pgSz w:w="11906" w:h="16838"/>
      <w:pgMar w:top="1418" w:right="1134" w:bottom="567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F8C20" w14:textId="77777777" w:rsidR="00B51D0B" w:rsidRDefault="00B51D0B" w:rsidP="00061B05">
      <w:pPr>
        <w:spacing w:after="0" w:line="240" w:lineRule="auto"/>
      </w:pPr>
      <w:r>
        <w:separator/>
      </w:r>
    </w:p>
  </w:endnote>
  <w:endnote w:type="continuationSeparator" w:id="0">
    <w:p w14:paraId="4F27A218" w14:textId="77777777" w:rsidR="00B51D0B" w:rsidRDefault="00B51D0B" w:rsidP="00061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 Light Condensed">
    <w:altName w:val="Arial Narrow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FA43F" w14:textId="77777777" w:rsidR="00B51D0B" w:rsidRDefault="00B51D0B" w:rsidP="00061B05">
      <w:pPr>
        <w:spacing w:after="0" w:line="240" w:lineRule="auto"/>
      </w:pPr>
      <w:r>
        <w:separator/>
      </w:r>
    </w:p>
  </w:footnote>
  <w:footnote w:type="continuationSeparator" w:id="0">
    <w:p w14:paraId="207B12D9" w14:textId="77777777" w:rsidR="00B51D0B" w:rsidRDefault="00B51D0B" w:rsidP="00061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39F1" w14:textId="77777777" w:rsidR="00653BA5" w:rsidRPr="00AF3CCE" w:rsidRDefault="00653BA5" w:rsidP="00B86C46">
    <w:pPr>
      <w:pStyle w:val="Nagwek"/>
      <w:jc w:val="center"/>
      <w:rPr>
        <w:rFonts w:ascii="Univers Light Condensed" w:hAnsi="Univers Light Condensed"/>
        <w:color w:val="7588AF"/>
        <w:w w:val="120"/>
        <w:sz w:val="20"/>
        <w:szCs w:val="20"/>
      </w:rPr>
    </w:pPr>
    <w:r>
      <w:rPr>
        <w:noProof/>
        <w:color w:val="7588AF"/>
        <w:sz w:val="20"/>
        <w:szCs w:val="20"/>
        <w:lang w:eastAsia="pl-PL"/>
      </w:rPr>
      <w:drawing>
        <wp:anchor distT="0" distB="0" distL="114300" distR="114300" simplePos="0" relativeHeight="251655680" behindDoc="0" locked="0" layoutInCell="1" allowOverlap="1" wp14:anchorId="5A09FD78" wp14:editId="4C4DD476">
          <wp:simplePos x="0" y="0"/>
          <wp:positionH relativeFrom="column">
            <wp:posOffset>5180567</wp:posOffset>
          </wp:positionH>
          <wp:positionV relativeFrom="paragraph">
            <wp:posOffset>-258817</wp:posOffset>
          </wp:positionV>
          <wp:extent cx="1138555" cy="1104900"/>
          <wp:effectExtent l="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color w:val="7588AF"/>
        <w:sz w:val="20"/>
        <w:szCs w:val="20"/>
        <w:lang w:eastAsia="pl-PL"/>
      </w:rPr>
      <w:drawing>
        <wp:anchor distT="0" distB="0" distL="114300" distR="114300" simplePos="0" relativeHeight="251658752" behindDoc="1" locked="0" layoutInCell="1" allowOverlap="1" wp14:anchorId="60DC93F9" wp14:editId="0925A0E3">
          <wp:simplePos x="0" y="0"/>
          <wp:positionH relativeFrom="column">
            <wp:posOffset>-428625</wp:posOffset>
          </wp:positionH>
          <wp:positionV relativeFrom="paragraph">
            <wp:posOffset>-242570</wp:posOffset>
          </wp:positionV>
          <wp:extent cx="1332230" cy="1052195"/>
          <wp:effectExtent l="0" t="0" r="1270" b="0"/>
          <wp:wrapNone/>
          <wp:docPr id="4" name="Obraz 14" descr="Opis: C:\Documents and Settings\aszysz\Pulpit\logo_v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Opis: C:\Documents and Settings\aszysz\Pulpit\logo_v3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87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10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F3CCE">
      <w:rPr>
        <w:rFonts w:ascii="Univers Light Condensed" w:hAnsi="Univers Light Condensed"/>
        <w:color w:val="7588AF"/>
        <w:w w:val="120"/>
        <w:sz w:val="20"/>
        <w:szCs w:val="20"/>
      </w:rPr>
      <w:t>Powiatowy Urząd Pracy w Lesznie</w:t>
    </w:r>
  </w:p>
  <w:p w14:paraId="1FEC9CBB" w14:textId="77777777" w:rsidR="00653BA5" w:rsidRPr="00AF3CCE" w:rsidRDefault="00653BA5" w:rsidP="00B86C46">
    <w:pPr>
      <w:pStyle w:val="Nagwek"/>
      <w:jc w:val="center"/>
      <w:rPr>
        <w:rFonts w:ascii="Univers Light Condensed" w:hAnsi="Univers Light Condensed"/>
        <w:color w:val="7588AF"/>
        <w:sz w:val="20"/>
        <w:szCs w:val="20"/>
      </w:rPr>
    </w:pPr>
    <w:r w:rsidRPr="00AF3CCE">
      <w:rPr>
        <w:rFonts w:ascii="Univers Light Condensed" w:hAnsi="Univers Light Condensed"/>
        <w:color w:val="7588AF"/>
        <w:sz w:val="20"/>
        <w:szCs w:val="20"/>
      </w:rPr>
      <w:t xml:space="preserve">ul. Śniadeckich 5, 64-100 Leszno </w:t>
    </w:r>
  </w:p>
  <w:p w14:paraId="53458507" w14:textId="77777777" w:rsidR="00653BA5" w:rsidRPr="00AF3CCE" w:rsidRDefault="00171AFB" w:rsidP="00171AFB">
    <w:pPr>
      <w:pStyle w:val="Nagwek"/>
      <w:tabs>
        <w:tab w:val="left" w:pos="1549"/>
      </w:tabs>
      <w:rPr>
        <w:rFonts w:ascii="Univers Light Condensed" w:hAnsi="Univers Light Condensed"/>
        <w:color w:val="7588AF"/>
        <w:sz w:val="20"/>
        <w:szCs w:val="20"/>
        <w:lang w:val="en-US"/>
      </w:rPr>
    </w:pPr>
    <w:r w:rsidRPr="00885D35">
      <w:rPr>
        <w:rFonts w:ascii="Univers Light Condensed" w:hAnsi="Univers Light Condensed"/>
        <w:color w:val="7588AF"/>
        <w:sz w:val="20"/>
        <w:szCs w:val="20"/>
      </w:rPr>
      <w:tab/>
    </w:r>
    <w:r w:rsidRPr="00885D35">
      <w:rPr>
        <w:rFonts w:ascii="Univers Light Condensed" w:hAnsi="Univers Light Condensed"/>
        <w:color w:val="7588AF"/>
        <w:sz w:val="20"/>
        <w:szCs w:val="20"/>
      </w:rPr>
      <w:tab/>
    </w:r>
    <w:r w:rsidR="00653BA5" w:rsidRPr="00AF3CCE">
      <w:rPr>
        <w:rFonts w:ascii="Univers Light Condensed" w:hAnsi="Univers Light Condensed"/>
        <w:color w:val="7588AF"/>
        <w:sz w:val="20"/>
        <w:szCs w:val="20"/>
        <w:lang w:val="en-US"/>
      </w:rPr>
      <w:t xml:space="preserve">tel. 65 529 50 67, tel./fax 65 529 94 33 </w:t>
    </w:r>
  </w:p>
  <w:p w14:paraId="2D0D483E" w14:textId="77777777" w:rsidR="00653BA5" w:rsidRPr="00AF3CCE" w:rsidRDefault="00653BA5" w:rsidP="00B86C46">
    <w:pPr>
      <w:pStyle w:val="Nagwek"/>
      <w:jc w:val="center"/>
      <w:rPr>
        <w:color w:val="51658C"/>
        <w:sz w:val="20"/>
        <w:szCs w:val="20"/>
        <w:lang w:val="en-US"/>
      </w:rPr>
    </w:pPr>
    <w:r w:rsidRPr="00AF3CCE">
      <w:rPr>
        <w:rFonts w:ascii="Univers Light Condensed" w:hAnsi="Univers Light Condensed"/>
        <w:color w:val="7588AF"/>
        <w:sz w:val="20"/>
        <w:szCs w:val="20"/>
        <w:lang w:val="en-US"/>
      </w:rPr>
      <w:t>e-mail: sekretariat@</w:t>
    </w:r>
    <w:r>
      <w:rPr>
        <w:rFonts w:ascii="Univers Light Condensed" w:hAnsi="Univers Light Condensed"/>
        <w:color w:val="7588AF"/>
        <w:sz w:val="20"/>
        <w:szCs w:val="20"/>
        <w:lang w:val="en-US"/>
      </w:rPr>
      <w:t>leszno.praca.gov</w:t>
    </w:r>
    <w:r w:rsidRPr="00AF3CCE">
      <w:rPr>
        <w:rFonts w:ascii="Univers Light Condensed" w:hAnsi="Univers Light Condensed"/>
        <w:color w:val="7588AF"/>
        <w:sz w:val="20"/>
        <w:szCs w:val="20"/>
        <w:lang w:val="en-US"/>
      </w:rPr>
      <w:t>.pl</w:t>
    </w:r>
  </w:p>
  <w:p w14:paraId="71993F2C" w14:textId="77777777" w:rsidR="00653BA5" w:rsidRPr="00B86C46" w:rsidRDefault="006411EC">
    <w:pPr>
      <w:pStyle w:val="Nagwek"/>
      <w:rPr>
        <w:lang w:val="en-US"/>
      </w:rPr>
    </w:pPr>
    <w:r>
      <w:rPr>
        <w:noProof/>
        <w:lang w:eastAsia="pl-PL"/>
      </w:rPr>
      <mc:AlternateContent>
        <mc:Choice Requires="wps">
          <w:drawing>
            <wp:anchor distT="4294967293" distB="4294967293" distL="114300" distR="114300" simplePos="0" relativeHeight="251661824" behindDoc="0" locked="0" layoutInCell="1" allowOverlap="1" wp14:anchorId="0399C763" wp14:editId="3D82C6CE">
              <wp:simplePos x="0" y="0"/>
              <wp:positionH relativeFrom="page">
                <wp:align>center</wp:align>
              </wp:positionH>
              <wp:positionV relativeFrom="paragraph">
                <wp:posOffset>60959</wp:posOffset>
              </wp:positionV>
              <wp:extent cx="3517265" cy="0"/>
              <wp:effectExtent l="0" t="0" r="26035" b="19050"/>
              <wp:wrapNone/>
              <wp:docPr id="12" name="Łącznik prostoliniowy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51726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C2ED5F" id="Łącznik prostoliniowy 12" o:spid="_x0000_s1026" style="position:absolute;z-index:251661824;visibility:visible;mso-wrap-style:square;mso-width-percent:0;mso-height-percent:0;mso-wrap-distance-left:9pt;mso-wrap-distance-top:-8e-5mm;mso-wrap-distance-right:9pt;mso-wrap-distance-bottom:-8e-5mm;mso-position-horizontal:center;mso-position-horizontal-relative:page;mso-position-vertical:absolute;mso-position-vertical-relative:text;mso-width-percent:0;mso-height-percent:0;mso-width-relative:margin;mso-height-relative:page" from="0,4.8pt" to="276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" strokecolor="#4a7ebb">
              <o:lock v:ext="edit" shapetype="f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981"/>
    <w:multiLevelType w:val="hybridMultilevel"/>
    <w:tmpl w:val="3FEE0038"/>
    <w:lvl w:ilvl="0" w:tplc="CBFC3D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A23F33"/>
    <w:multiLevelType w:val="hybridMultilevel"/>
    <w:tmpl w:val="027E0D4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0D8E3833"/>
    <w:multiLevelType w:val="hybridMultilevel"/>
    <w:tmpl w:val="237247EA"/>
    <w:lvl w:ilvl="0" w:tplc="5A840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537BF3"/>
    <w:multiLevelType w:val="hybridMultilevel"/>
    <w:tmpl w:val="DD1CFC04"/>
    <w:lvl w:ilvl="0" w:tplc="A4E2DF24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40C02"/>
    <w:multiLevelType w:val="hybridMultilevel"/>
    <w:tmpl w:val="977A9760"/>
    <w:lvl w:ilvl="0" w:tplc="E6085F7C">
      <w:start w:val="11"/>
      <w:numFmt w:val="decimal"/>
      <w:lvlText w:val="%1."/>
      <w:lvlJc w:val="left"/>
      <w:pPr>
        <w:ind w:left="4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BF94473"/>
    <w:multiLevelType w:val="hybridMultilevel"/>
    <w:tmpl w:val="058C2EA6"/>
    <w:lvl w:ilvl="0" w:tplc="B11AC2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21B43BB5"/>
    <w:multiLevelType w:val="hybridMultilevel"/>
    <w:tmpl w:val="75EA0056"/>
    <w:lvl w:ilvl="0" w:tplc="9750684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57ADE"/>
    <w:multiLevelType w:val="hybridMultilevel"/>
    <w:tmpl w:val="B5062C0A"/>
    <w:lvl w:ilvl="0" w:tplc="ABF0977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42134"/>
    <w:multiLevelType w:val="multilevel"/>
    <w:tmpl w:val="FEF2323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26152"/>
    <w:multiLevelType w:val="hybridMultilevel"/>
    <w:tmpl w:val="2054A334"/>
    <w:lvl w:ilvl="0" w:tplc="CFE4EB7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CBE001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7EDDBC">
      <w:numFmt w:val="bullet"/>
      <w:lvlText w:val=""/>
      <w:lvlJc w:val="left"/>
      <w:pPr>
        <w:ind w:left="2340" w:hanging="360"/>
      </w:pPr>
      <w:rPr>
        <w:rFonts w:ascii="Symbol" w:eastAsia="Times New Roman" w:hAnsi="Symbol" w:cs="Tahoma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9927D5"/>
    <w:multiLevelType w:val="hybridMultilevel"/>
    <w:tmpl w:val="AC9A207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2A38C6"/>
    <w:multiLevelType w:val="multilevel"/>
    <w:tmpl w:val="70E21B9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956"/>
        </w:tabs>
        <w:ind w:left="195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</w:lvl>
    <w:lvl w:ilvl="4">
      <w:start w:val="1"/>
      <w:numFmt w:val="decimal"/>
      <w:lvlText w:val="%5."/>
      <w:lvlJc w:val="left"/>
      <w:pPr>
        <w:tabs>
          <w:tab w:val="num" w:pos="4116"/>
        </w:tabs>
        <w:ind w:left="4116" w:hanging="360"/>
      </w:pPr>
    </w:lvl>
    <w:lvl w:ilvl="5">
      <w:start w:val="1"/>
      <w:numFmt w:val="decimal"/>
      <w:lvlText w:val="%6."/>
      <w:lvlJc w:val="left"/>
      <w:pPr>
        <w:tabs>
          <w:tab w:val="num" w:pos="4836"/>
        </w:tabs>
        <w:ind w:left="4836" w:hanging="360"/>
      </w:pPr>
    </w:lvl>
    <w:lvl w:ilvl="6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>
      <w:start w:val="1"/>
      <w:numFmt w:val="decimal"/>
      <w:lvlText w:val="%8."/>
      <w:lvlJc w:val="left"/>
      <w:pPr>
        <w:tabs>
          <w:tab w:val="num" w:pos="6276"/>
        </w:tabs>
        <w:ind w:left="6276" w:hanging="360"/>
      </w:pPr>
    </w:lvl>
    <w:lvl w:ilvl="8">
      <w:start w:val="1"/>
      <w:numFmt w:val="decimal"/>
      <w:lvlText w:val="%9."/>
      <w:lvlJc w:val="left"/>
      <w:pPr>
        <w:tabs>
          <w:tab w:val="num" w:pos="6996"/>
        </w:tabs>
        <w:ind w:left="6996" w:hanging="360"/>
      </w:pPr>
    </w:lvl>
  </w:abstractNum>
  <w:abstractNum w:abstractNumId="12" w15:restartNumberingAfterBreak="0">
    <w:nsid w:val="2EF243E6"/>
    <w:multiLevelType w:val="multilevel"/>
    <w:tmpl w:val="4E4E56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13CE3"/>
    <w:multiLevelType w:val="hybridMultilevel"/>
    <w:tmpl w:val="39C49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8553F"/>
    <w:multiLevelType w:val="hybridMultilevel"/>
    <w:tmpl w:val="01D0E21E"/>
    <w:lvl w:ilvl="0" w:tplc="9750684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4C4441"/>
    <w:multiLevelType w:val="hybridMultilevel"/>
    <w:tmpl w:val="62107480"/>
    <w:lvl w:ilvl="0" w:tplc="E6085F7C">
      <w:start w:val="1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7415D55"/>
    <w:multiLevelType w:val="hybridMultilevel"/>
    <w:tmpl w:val="9A74BB32"/>
    <w:lvl w:ilvl="0" w:tplc="1D442B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1" w:tplc="F1AE64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6D2FCB6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1E5143"/>
    <w:multiLevelType w:val="hybridMultilevel"/>
    <w:tmpl w:val="763EC9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-"/>
      <w:lvlJc w:val="left"/>
      <w:pPr>
        <w:tabs>
          <w:tab w:val="num" w:pos="1097"/>
        </w:tabs>
        <w:ind w:left="1097" w:hanging="377"/>
      </w:pPr>
      <w:rPr>
        <w:rFonts w:ascii="Perpetua" w:hAnsi="Perpetua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E6DB3"/>
    <w:multiLevelType w:val="hybridMultilevel"/>
    <w:tmpl w:val="4D506F4C"/>
    <w:lvl w:ilvl="0" w:tplc="9750684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D314C2"/>
    <w:multiLevelType w:val="hybridMultilevel"/>
    <w:tmpl w:val="197CFBAA"/>
    <w:lvl w:ilvl="0" w:tplc="9750684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58F1269"/>
    <w:multiLevelType w:val="hybridMultilevel"/>
    <w:tmpl w:val="E0F8205A"/>
    <w:lvl w:ilvl="0" w:tplc="5A840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32B61"/>
    <w:multiLevelType w:val="hybridMultilevel"/>
    <w:tmpl w:val="D7F42D6E"/>
    <w:lvl w:ilvl="0" w:tplc="BA804EF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2" w15:restartNumberingAfterBreak="0">
    <w:nsid w:val="61316116"/>
    <w:multiLevelType w:val="hybridMultilevel"/>
    <w:tmpl w:val="535E9880"/>
    <w:lvl w:ilvl="0" w:tplc="D0EA3BC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F6B3896"/>
    <w:multiLevelType w:val="multilevel"/>
    <w:tmpl w:val="DFF66CA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956"/>
        </w:tabs>
        <w:ind w:left="195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</w:lvl>
    <w:lvl w:ilvl="4">
      <w:start w:val="1"/>
      <w:numFmt w:val="decimal"/>
      <w:lvlText w:val="%5."/>
      <w:lvlJc w:val="left"/>
      <w:pPr>
        <w:tabs>
          <w:tab w:val="num" w:pos="4116"/>
        </w:tabs>
        <w:ind w:left="4116" w:hanging="360"/>
      </w:pPr>
    </w:lvl>
    <w:lvl w:ilvl="5">
      <w:start w:val="1"/>
      <w:numFmt w:val="decimal"/>
      <w:lvlText w:val="%6."/>
      <w:lvlJc w:val="left"/>
      <w:pPr>
        <w:tabs>
          <w:tab w:val="num" w:pos="4836"/>
        </w:tabs>
        <w:ind w:left="4836" w:hanging="360"/>
      </w:pPr>
    </w:lvl>
    <w:lvl w:ilvl="6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>
      <w:start w:val="1"/>
      <w:numFmt w:val="decimal"/>
      <w:lvlText w:val="%8."/>
      <w:lvlJc w:val="left"/>
      <w:pPr>
        <w:tabs>
          <w:tab w:val="num" w:pos="6276"/>
        </w:tabs>
        <w:ind w:left="6276" w:hanging="360"/>
      </w:pPr>
    </w:lvl>
    <w:lvl w:ilvl="8">
      <w:start w:val="1"/>
      <w:numFmt w:val="decimal"/>
      <w:lvlText w:val="%9."/>
      <w:lvlJc w:val="left"/>
      <w:pPr>
        <w:tabs>
          <w:tab w:val="num" w:pos="6996"/>
        </w:tabs>
        <w:ind w:left="6996" w:hanging="360"/>
      </w:pPr>
    </w:lvl>
  </w:abstractNum>
  <w:abstractNum w:abstractNumId="24" w15:restartNumberingAfterBreak="0">
    <w:nsid w:val="7063437B"/>
    <w:multiLevelType w:val="hybridMultilevel"/>
    <w:tmpl w:val="A2DA2A9C"/>
    <w:lvl w:ilvl="0" w:tplc="59A814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A7C2C47"/>
    <w:multiLevelType w:val="hybridMultilevel"/>
    <w:tmpl w:val="C01A4650"/>
    <w:lvl w:ilvl="0" w:tplc="237233AE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828DD"/>
    <w:multiLevelType w:val="hybridMultilevel"/>
    <w:tmpl w:val="B93E0AAA"/>
    <w:lvl w:ilvl="0" w:tplc="14B4BA4E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7E513D42"/>
    <w:multiLevelType w:val="hybridMultilevel"/>
    <w:tmpl w:val="298A1360"/>
    <w:lvl w:ilvl="0" w:tplc="EA52EDA2">
      <w:start w:val="2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FD8503E"/>
    <w:multiLevelType w:val="multilevel"/>
    <w:tmpl w:val="41C69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7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6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0"/>
  </w:num>
  <w:num w:numId="18">
    <w:abstractNumId w:val="3"/>
  </w:num>
  <w:num w:numId="19">
    <w:abstractNumId w:val="9"/>
  </w:num>
  <w:num w:numId="20">
    <w:abstractNumId w:val="1"/>
  </w:num>
  <w:num w:numId="21">
    <w:abstractNumId w:val="2"/>
  </w:num>
  <w:num w:numId="22">
    <w:abstractNumId w:val="6"/>
  </w:num>
  <w:num w:numId="23">
    <w:abstractNumId w:val="18"/>
  </w:num>
  <w:num w:numId="24">
    <w:abstractNumId w:val="20"/>
  </w:num>
  <w:num w:numId="25">
    <w:abstractNumId w:val="7"/>
  </w:num>
  <w:num w:numId="26">
    <w:abstractNumId w:val="19"/>
  </w:num>
  <w:num w:numId="27">
    <w:abstractNumId w:val="25"/>
  </w:num>
  <w:num w:numId="28">
    <w:abstractNumId w:val="14"/>
  </w:num>
  <w:num w:numId="29">
    <w:abstractNumId w:val="4"/>
  </w:num>
  <w:num w:numId="30">
    <w:abstractNumId w:val="15"/>
  </w:num>
  <w:num w:numId="31">
    <w:abstractNumId w:val="22"/>
  </w:num>
  <w:num w:numId="32">
    <w:abstractNumId w:val="28"/>
  </w:num>
  <w:num w:numId="33">
    <w:abstractNumId w:val="8"/>
    <w:lvlOverride w:ilvl="0">
      <w:startOverride w:val="2"/>
    </w:lvlOverride>
  </w:num>
  <w:num w:numId="34">
    <w:abstractNumId w:val="8"/>
    <w:lvlOverride w:ilvl="0">
      <w:startOverride w:val="3"/>
    </w:lvlOverride>
  </w:num>
  <w:num w:numId="35">
    <w:abstractNumId w:val="8"/>
    <w:lvlOverride w:ilvl="0">
      <w:startOverride w:val="4"/>
    </w:lvlOverride>
  </w:num>
  <w:num w:numId="36">
    <w:abstractNumId w:val="8"/>
    <w:lvlOverride w:ilvl="0">
      <w:startOverride w:val="5"/>
    </w:lvlOverride>
  </w:num>
  <w:num w:numId="37">
    <w:abstractNumId w:val="8"/>
    <w:lvlOverride w:ilvl="0">
      <w:startOverride w:val="6"/>
    </w:lvlOverride>
  </w:num>
  <w:num w:numId="38">
    <w:abstractNumId w:val="8"/>
    <w:lvlOverride w:ilvl="0">
      <w:startOverride w:val="7"/>
    </w:lvlOverride>
  </w:num>
  <w:num w:numId="39">
    <w:abstractNumId w:val="8"/>
    <w:lvlOverride w:ilvl="0">
      <w:startOverride w:val="8"/>
    </w:lvlOverride>
  </w:num>
  <w:num w:numId="40">
    <w:abstractNumId w:val="8"/>
    <w:lvlOverride w:ilvl="0">
      <w:startOverride w:val="9"/>
    </w:lvlOverride>
  </w:num>
  <w:num w:numId="41">
    <w:abstractNumId w:val="8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defaultTabStop w:val="709"/>
  <w:hyphenationZone w:val="425"/>
  <w:characterSpacingControl w:val="doNotCompress"/>
  <w:hdrShapeDefaults>
    <o:shapedefaults v:ext="edit" spidmax="3481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68CE"/>
    <w:rsid w:val="00021197"/>
    <w:rsid w:val="00031316"/>
    <w:rsid w:val="000348CB"/>
    <w:rsid w:val="00035B30"/>
    <w:rsid w:val="00036711"/>
    <w:rsid w:val="000608B3"/>
    <w:rsid w:val="00061B05"/>
    <w:rsid w:val="0006786E"/>
    <w:rsid w:val="00074FA5"/>
    <w:rsid w:val="000819FE"/>
    <w:rsid w:val="000A0546"/>
    <w:rsid w:val="000A2191"/>
    <w:rsid w:val="000A3F61"/>
    <w:rsid w:val="000D2E2B"/>
    <w:rsid w:val="000D51AC"/>
    <w:rsid w:val="000E37E3"/>
    <w:rsid w:val="000E54D5"/>
    <w:rsid w:val="000E7C30"/>
    <w:rsid w:val="000F1806"/>
    <w:rsid w:val="000F2B1A"/>
    <w:rsid w:val="0011207E"/>
    <w:rsid w:val="0012027B"/>
    <w:rsid w:val="00123CF2"/>
    <w:rsid w:val="001402EC"/>
    <w:rsid w:val="00142D60"/>
    <w:rsid w:val="001632EF"/>
    <w:rsid w:val="0017057A"/>
    <w:rsid w:val="00171AFB"/>
    <w:rsid w:val="00177856"/>
    <w:rsid w:val="00186974"/>
    <w:rsid w:val="00191162"/>
    <w:rsid w:val="00196CB5"/>
    <w:rsid w:val="001A6D0C"/>
    <w:rsid w:val="001A7134"/>
    <w:rsid w:val="001A7CFB"/>
    <w:rsid w:val="001B7F56"/>
    <w:rsid w:val="001C4B49"/>
    <w:rsid w:val="001C4B77"/>
    <w:rsid w:val="001D4E3A"/>
    <w:rsid w:val="001E7F52"/>
    <w:rsid w:val="001F1D2C"/>
    <w:rsid w:val="001F5F83"/>
    <w:rsid w:val="001F74CB"/>
    <w:rsid w:val="00205E33"/>
    <w:rsid w:val="0021794D"/>
    <w:rsid w:val="00232B32"/>
    <w:rsid w:val="00237A17"/>
    <w:rsid w:val="002732C3"/>
    <w:rsid w:val="002733B1"/>
    <w:rsid w:val="002A6C63"/>
    <w:rsid w:val="002B06B3"/>
    <w:rsid w:val="002B380C"/>
    <w:rsid w:val="002B6409"/>
    <w:rsid w:val="002B798E"/>
    <w:rsid w:val="002D585E"/>
    <w:rsid w:val="002F780A"/>
    <w:rsid w:val="00304D61"/>
    <w:rsid w:val="003255DE"/>
    <w:rsid w:val="00326169"/>
    <w:rsid w:val="003277E6"/>
    <w:rsid w:val="003363BE"/>
    <w:rsid w:val="0036655E"/>
    <w:rsid w:val="00367D89"/>
    <w:rsid w:val="003936D6"/>
    <w:rsid w:val="003A7E7F"/>
    <w:rsid w:val="003B4C98"/>
    <w:rsid w:val="003C7B50"/>
    <w:rsid w:val="003D2313"/>
    <w:rsid w:val="003E1D9D"/>
    <w:rsid w:val="003E681D"/>
    <w:rsid w:val="004102D0"/>
    <w:rsid w:val="0041797C"/>
    <w:rsid w:val="00423B0F"/>
    <w:rsid w:val="00426A3C"/>
    <w:rsid w:val="00435CB3"/>
    <w:rsid w:val="00436740"/>
    <w:rsid w:val="004466DB"/>
    <w:rsid w:val="0045144F"/>
    <w:rsid w:val="00457EF0"/>
    <w:rsid w:val="00475AC3"/>
    <w:rsid w:val="00476E2C"/>
    <w:rsid w:val="00477CCA"/>
    <w:rsid w:val="00481147"/>
    <w:rsid w:val="00497E63"/>
    <w:rsid w:val="004A0EC8"/>
    <w:rsid w:val="004A7D78"/>
    <w:rsid w:val="004D0938"/>
    <w:rsid w:val="004E5DF8"/>
    <w:rsid w:val="00501FD8"/>
    <w:rsid w:val="0050581E"/>
    <w:rsid w:val="00511DC9"/>
    <w:rsid w:val="00523616"/>
    <w:rsid w:val="005407E8"/>
    <w:rsid w:val="005561C5"/>
    <w:rsid w:val="005802B0"/>
    <w:rsid w:val="0058393D"/>
    <w:rsid w:val="005968CE"/>
    <w:rsid w:val="00597CE4"/>
    <w:rsid w:val="005C0071"/>
    <w:rsid w:val="005E4E22"/>
    <w:rsid w:val="005F30EE"/>
    <w:rsid w:val="00604AFC"/>
    <w:rsid w:val="00617DF5"/>
    <w:rsid w:val="006411EC"/>
    <w:rsid w:val="006452AE"/>
    <w:rsid w:val="00653BA5"/>
    <w:rsid w:val="006555B7"/>
    <w:rsid w:val="00672725"/>
    <w:rsid w:val="00696951"/>
    <w:rsid w:val="006A111A"/>
    <w:rsid w:val="006B5956"/>
    <w:rsid w:val="006D6C89"/>
    <w:rsid w:val="006F6450"/>
    <w:rsid w:val="00721C43"/>
    <w:rsid w:val="00732474"/>
    <w:rsid w:val="00735A48"/>
    <w:rsid w:val="007415E8"/>
    <w:rsid w:val="007510BB"/>
    <w:rsid w:val="00753DC7"/>
    <w:rsid w:val="00773729"/>
    <w:rsid w:val="00774473"/>
    <w:rsid w:val="00774E86"/>
    <w:rsid w:val="00795650"/>
    <w:rsid w:val="007A2360"/>
    <w:rsid w:val="007C41AF"/>
    <w:rsid w:val="007C58F8"/>
    <w:rsid w:val="007C5980"/>
    <w:rsid w:val="007D31A8"/>
    <w:rsid w:val="007D36B7"/>
    <w:rsid w:val="00801605"/>
    <w:rsid w:val="00835B67"/>
    <w:rsid w:val="00841767"/>
    <w:rsid w:val="00847521"/>
    <w:rsid w:val="00852A79"/>
    <w:rsid w:val="00855875"/>
    <w:rsid w:val="00871FDE"/>
    <w:rsid w:val="008843B3"/>
    <w:rsid w:val="00885D35"/>
    <w:rsid w:val="00893147"/>
    <w:rsid w:val="008E4C3A"/>
    <w:rsid w:val="00905EE2"/>
    <w:rsid w:val="00922BD6"/>
    <w:rsid w:val="009329CF"/>
    <w:rsid w:val="0093378B"/>
    <w:rsid w:val="009372D4"/>
    <w:rsid w:val="00941F6D"/>
    <w:rsid w:val="009441F1"/>
    <w:rsid w:val="00944730"/>
    <w:rsid w:val="009644ED"/>
    <w:rsid w:val="00971470"/>
    <w:rsid w:val="0098414A"/>
    <w:rsid w:val="00986338"/>
    <w:rsid w:val="009978FA"/>
    <w:rsid w:val="009B0E32"/>
    <w:rsid w:val="009D036E"/>
    <w:rsid w:val="009D43F5"/>
    <w:rsid w:val="009F56C1"/>
    <w:rsid w:val="00A00D1A"/>
    <w:rsid w:val="00A1299D"/>
    <w:rsid w:val="00A42678"/>
    <w:rsid w:val="00A64160"/>
    <w:rsid w:val="00A701B4"/>
    <w:rsid w:val="00A70332"/>
    <w:rsid w:val="00A70546"/>
    <w:rsid w:val="00A71C92"/>
    <w:rsid w:val="00A71F85"/>
    <w:rsid w:val="00A72B3A"/>
    <w:rsid w:val="00A733B1"/>
    <w:rsid w:val="00A73C04"/>
    <w:rsid w:val="00A85666"/>
    <w:rsid w:val="00AA3CC9"/>
    <w:rsid w:val="00AA63FA"/>
    <w:rsid w:val="00AB0177"/>
    <w:rsid w:val="00AC1C52"/>
    <w:rsid w:val="00AC5F52"/>
    <w:rsid w:val="00AF3CCE"/>
    <w:rsid w:val="00B00DB4"/>
    <w:rsid w:val="00B3363B"/>
    <w:rsid w:val="00B35D5C"/>
    <w:rsid w:val="00B3757B"/>
    <w:rsid w:val="00B42205"/>
    <w:rsid w:val="00B51288"/>
    <w:rsid w:val="00B51D0B"/>
    <w:rsid w:val="00B60BB9"/>
    <w:rsid w:val="00B72F1E"/>
    <w:rsid w:val="00B737E0"/>
    <w:rsid w:val="00B8254B"/>
    <w:rsid w:val="00B86C46"/>
    <w:rsid w:val="00B86DC5"/>
    <w:rsid w:val="00BA5D0C"/>
    <w:rsid w:val="00BB2FA5"/>
    <w:rsid w:val="00BB5BCE"/>
    <w:rsid w:val="00BB6812"/>
    <w:rsid w:val="00BC3DCD"/>
    <w:rsid w:val="00BD626B"/>
    <w:rsid w:val="00BE3D03"/>
    <w:rsid w:val="00BF54F9"/>
    <w:rsid w:val="00BF6EF1"/>
    <w:rsid w:val="00BF7071"/>
    <w:rsid w:val="00C02798"/>
    <w:rsid w:val="00C15AD5"/>
    <w:rsid w:val="00C17473"/>
    <w:rsid w:val="00C23BDB"/>
    <w:rsid w:val="00C26563"/>
    <w:rsid w:val="00C312D7"/>
    <w:rsid w:val="00C4045A"/>
    <w:rsid w:val="00C41BA1"/>
    <w:rsid w:val="00C47D2F"/>
    <w:rsid w:val="00C5358A"/>
    <w:rsid w:val="00C572AB"/>
    <w:rsid w:val="00C63BDD"/>
    <w:rsid w:val="00C8240C"/>
    <w:rsid w:val="00CD0D37"/>
    <w:rsid w:val="00CD7CE1"/>
    <w:rsid w:val="00CE5A8C"/>
    <w:rsid w:val="00CE6ECD"/>
    <w:rsid w:val="00CF09C5"/>
    <w:rsid w:val="00CF6B7C"/>
    <w:rsid w:val="00D01B51"/>
    <w:rsid w:val="00D04987"/>
    <w:rsid w:val="00D14457"/>
    <w:rsid w:val="00D302D6"/>
    <w:rsid w:val="00D37F06"/>
    <w:rsid w:val="00D40906"/>
    <w:rsid w:val="00D51ABA"/>
    <w:rsid w:val="00D56E78"/>
    <w:rsid w:val="00D644C1"/>
    <w:rsid w:val="00D757BA"/>
    <w:rsid w:val="00D82093"/>
    <w:rsid w:val="00D9498A"/>
    <w:rsid w:val="00DA2F46"/>
    <w:rsid w:val="00DB46B1"/>
    <w:rsid w:val="00DB6F66"/>
    <w:rsid w:val="00DD50BA"/>
    <w:rsid w:val="00DD6222"/>
    <w:rsid w:val="00DE06F2"/>
    <w:rsid w:val="00DF134D"/>
    <w:rsid w:val="00DF466A"/>
    <w:rsid w:val="00E12B87"/>
    <w:rsid w:val="00E13045"/>
    <w:rsid w:val="00E32EA7"/>
    <w:rsid w:val="00E40DF5"/>
    <w:rsid w:val="00E55104"/>
    <w:rsid w:val="00E65028"/>
    <w:rsid w:val="00E821D7"/>
    <w:rsid w:val="00E95DAD"/>
    <w:rsid w:val="00EA4293"/>
    <w:rsid w:val="00EB5515"/>
    <w:rsid w:val="00EB76D8"/>
    <w:rsid w:val="00EC3470"/>
    <w:rsid w:val="00EC7449"/>
    <w:rsid w:val="00EE2348"/>
    <w:rsid w:val="00EF05DF"/>
    <w:rsid w:val="00F04710"/>
    <w:rsid w:val="00F2087F"/>
    <w:rsid w:val="00F22CB0"/>
    <w:rsid w:val="00F51A3A"/>
    <w:rsid w:val="00F526CB"/>
    <w:rsid w:val="00F604FB"/>
    <w:rsid w:val="00F8128F"/>
    <w:rsid w:val="00F90CA0"/>
    <w:rsid w:val="00F918E1"/>
    <w:rsid w:val="00F97DDA"/>
    <w:rsid w:val="00FA4215"/>
    <w:rsid w:val="00FA6431"/>
    <w:rsid w:val="00FB5B70"/>
    <w:rsid w:val="00FC542B"/>
    <w:rsid w:val="00FE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07A47E80"/>
  <w15:docId w15:val="{99FBF0A3-E0ED-4103-B7E4-876DF52AB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9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61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61B05"/>
  </w:style>
  <w:style w:type="paragraph" w:styleId="Stopka">
    <w:name w:val="footer"/>
    <w:basedOn w:val="Normalny"/>
    <w:link w:val="StopkaZnak"/>
    <w:uiPriority w:val="99"/>
    <w:unhideWhenUsed/>
    <w:rsid w:val="00061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B05"/>
  </w:style>
  <w:style w:type="table" w:styleId="Tabela-Siatka">
    <w:name w:val="Table Grid"/>
    <w:basedOn w:val="Standardowy"/>
    <w:uiPriority w:val="59"/>
    <w:rsid w:val="009F56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B0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6B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37A17"/>
    <w:pPr>
      <w:ind w:left="720"/>
      <w:contextualSpacing/>
    </w:pPr>
  </w:style>
  <w:style w:type="paragraph" w:customStyle="1" w:styleId="w2zmart">
    <w:name w:val="w2_zm_art"/>
    <w:qFormat/>
    <w:rsid w:val="00237A17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character" w:customStyle="1" w:styleId="h2">
    <w:name w:val="h2"/>
    <w:basedOn w:val="Domylnaczcionkaakapitu"/>
    <w:rsid w:val="00237A17"/>
  </w:style>
  <w:style w:type="character" w:customStyle="1" w:styleId="h1">
    <w:name w:val="h1"/>
    <w:basedOn w:val="Domylnaczcionkaakapitu"/>
    <w:rsid w:val="00237A17"/>
  </w:style>
  <w:style w:type="paragraph" w:styleId="NormalnyWeb">
    <w:name w:val="Normal (Web)"/>
    <w:basedOn w:val="Normalny"/>
    <w:semiHidden/>
    <w:unhideWhenUsed/>
    <w:rsid w:val="00BA5D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BA5D0C"/>
    <w:rPr>
      <w:sz w:val="22"/>
      <w:szCs w:val="22"/>
      <w:lang w:eastAsia="en-US"/>
    </w:rPr>
  </w:style>
  <w:style w:type="character" w:customStyle="1" w:styleId="unnamed1">
    <w:name w:val="unnamed1"/>
    <w:basedOn w:val="Domylnaczcionkaakapitu"/>
    <w:rsid w:val="00BA5D0C"/>
  </w:style>
  <w:style w:type="table" w:customStyle="1" w:styleId="Tabela-Siatka1">
    <w:name w:val="Tabela - Siatka1"/>
    <w:basedOn w:val="Standardowy"/>
    <w:next w:val="Tabela-Siatka"/>
    <w:uiPriority w:val="39"/>
    <w:rsid w:val="00D01B51"/>
    <w:rPr>
      <w:rFonts w:asciiTheme="minorHAnsi" w:eastAsia="Times New Roman" w:hAnsiTheme="minorHAnsi" w:cstheme="minorBidi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1A3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jezierska\AppData\Local\Microsoft\Windows\Temporary%20Internet%20Files\Content.IE5\Q7UYV4LL\logo_kwiecie&#324;_PUP_CAZ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5B090-D69A-4930-B480-1D3DB13E5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logo_kwiecień_PUP_CAZ</Template>
  <TotalTime>160</TotalTime>
  <Pages>3</Pages>
  <Words>621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Jezierska</dc:creator>
  <cp:lastModifiedBy>Zuzanna Kusik</cp:lastModifiedBy>
  <cp:revision>49</cp:revision>
  <cp:lastPrinted>2022-02-03T11:21:00Z</cp:lastPrinted>
  <dcterms:created xsi:type="dcterms:W3CDTF">2022-02-02T12:12:00Z</dcterms:created>
  <dcterms:modified xsi:type="dcterms:W3CDTF">2022-03-21T12:12:00Z</dcterms:modified>
</cp:coreProperties>
</file>